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0A055" w14:textId="4840297B" w:rsidR="00EB4AD8" w:rsidRDefault="005169EF">
      <w:pPr>
        <w:jc w:val="center"/>
      </w:pPr>
      <w:r>
        <w:rPr>
          <w:noProof/>
        </w:rPr>
        <w:drawing>
          <wp:inline distT="0" distB="0" distL="0" distR="0" wp14:anchorId="4F57B572" wp14:editId="0BB56068">
            <wp:extent cx="523875" cy="6191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p>
    <w:p w14:paraId="16C3BCB7" w14:textId="77777777" w:rsidR="00AF6A2A" w:rsidRDefault="00EB4AD8" w:rsidP="006160DE">
      <w:pPr>
        <w:spacing w:before="120" w:after="120"/>
        <w:jc w:val="center"/>
        <w:rPr>
          <w:b/>
        </w:rPr>
      </w:pPr>
      <w:r>
        <w:rPr>
          <w:b/>
        </w:rPr>
        <w:t>MARIJAM</w:t>
      </w:r>
      <w:r w:rsidR="006160DE">
        <w:rPr>
          <w:b/>
        </w:rPr>
        <w:t>POLĖS SAVIVALDYBĖS ADMINISTRACIJA</w:t>
      </w:r>
    </w:p>
    <w:p w14:paraId="6E2B782B" w14:textId="77777777" w:rsidR="00EB4AD8" w:rsidRDefault="00EB4AD8">
      <w:pPr>
        <w:pBdr>
          <w:bottom w:val="single" w:sz="4" w:space="1" w:color="auto"/>
        </w:pBdr>
        <w:jc w:val="center"/>
        <w:rPr>
          <w:sz w:val="18"/>
          <w:szCs w:val="18"/>
        </w:rPr>
      </w:pPr>
      <w:r>
        <w:rPr>
          <w:sz w:val="18"/>
          <w:szCs w:val="18"/>
        </w:rPr>
        <w:t>Savivaldybės biudžetinė įstaiga, J. Basanavičiaus a. 1, 68307 Marijampolė, tel.: (8 343)  90 011, 90 062,</w:t>
      </w:r>
      <w:r>
        <w:rPr>
          <w:sz w:val="18"/>
          <w:szCs w:val="18"/>
        </w:rPr>
        <w:br/>
        <w:t>faks. (8 343)  90 022, el. p. administracija@marijampole.lt</w:t>
      </w:r>
      <w:r>
        <w:rPr>
          <w:sz w:val="18"/>
          <w:szCs w:val="18"/>
        </w:rPr>
        <w:br/>
        <w:t>Duomenys kaupiami ir saugomi Juridinių asmenų registre, kodas 188769113</w:t>
      </w:r>
    </w:p>
    <w:p w14:paraId="14ADF299" w14:textId="77777777" w:rsidR="00D83150" w:rsidRDefault="00D83150">
      <w:pPr>
        <w:tabs>
          <w:tab w:val="left" w:pos="5557"/>
          <w:tab w:val="left" w:pos="6840"/>
          <w:tab w:val="left" w:pos="7020"/>
        </w:tabs>
      </w:pPr>
    </w:p>
    <w:p w14:paraId="79E6B04E" w14:textId="0AC0BB41" w:rsidR="006160DE" w:rsidRDefault="006160DE" w:rsidP="006160DE">
      <w:pPr>
        <w:tabs>
          <w:tab w:val="left" w:pos="5557"/>
          <w:tab w:val="left" w:pos="6840"/>
          <w:tab w:val="left" w:pos="7020"/>
        </w:tabs>
        <w:jc w:val="center"/>
        <w:rPr>
          <w:b/>
        </w:rPr>
      </w:pPr>
      <w:r>
        <w:rPr>
          <w:b/>
        </w:rPr>
        <w:t>20</w:t>
      </w:r>
      <w:r w:rsidR="00741D01">
        <w:rPr>
          <w:b/>
        </w:rPr>
        <w:t>2</w:t>
      </w:r>
      <w:r w:rsidR="00E4331C">
        <w:rPr>
          <w:b/>
        </w:rPr>
        <w:t>3</w:t>
      </w:r>
      <w:r>
        <w:rPr>
          <w:b/>
        </w:rPr>
        <w:t xml:space="preserve"> M. </w:t>
      </w:r>
      <w:r w:rsidR="009132A2">
        <w:rPr>
          <w:b/>
        </w:rPr>
        <w:t>BIRŽELIO</w:t>
      </w:r>
      <w:r w:rsidR="00B939BE">
        <w:rPr>
          <w:b/>
        </w:rPr>
        <w:t xml:space="preserve"> </w:t>
      </w:r>
      <w:r w:rsidR="00941FD8">
        <w:rPr>
          <w:b/>
        </w:rPr>
        <w:t xml:space="preserve">30 </w:t>
      </w:r>
      <w:r>
        <w:rPr>
          <w:b/>
        </w:rPr>
        <w:t xml:space="preserve">D. </w:t>
      </w:r>
      <w:r w:rsidR="005D7407">
        <w:rPr>
          <w:b/>
        </w:rPr>
        <w:t>FINANSINIŲ ATASKAITŲ</w:t>
      </w:r>
    </w:p>
    <w:p w14:paraId="22068FC2" w14:textId="77777777" w:rsidR="00DB3AA5" w:rsidRDefault="00561C8F" w:rsidP="00B96761">
      <w:pPr>
        <w:tabs>
          <w:tab w:val="left" w:pos="5557"/>
          <w:tab w:val="left" w:pos="6840"/>
          <w:tab w:val="left" w:pos="7020"/>
        </w:tabs>
        <w:jc w:val="center"/>
        <w:rPr>
          <w:b/>
        </w:rPr>
      </w:pPr>
      <w:r>
        <w:rPr>
          <w:b/>
        </w:rPr>
        <w:t>AIŠKINAMAS</w:t>
      </w:r>
      <w:r w:rsidR="002A2D16">
        <w:rPr>
          <w:b/>
        </w:rPr>
        <w:t>IS</w:t>
      </w:r>
      <w:r>
        <w:rPr>
          <w:b/>
        </w:rPr>
        <w:t xml:space="preserve"> RAŠTAS</w:t>
      </w:r>
      <w:r w:rsidR="00B96761">
        <w:rPr>
          <w:b/>
        </w:rPr>
        <w:t xml:space="preserve"> </w:t>
      </w:r>
    </w:p>
    <w:p w14:paraId="70C5BCD9" w14:textId="77777777" w:rsidR="00DB3AA5" w:rsidRDefault="00DB3AA5" w:rsidP="00B96761">
      <w:pPr>
        <w:tabs>
          <w:tab w:val="left" w:pos="5557"/>
          <w:tab w:val="left" w:pos="6840"/>
          <w:tab w:val="left" w:pos="7020"/>
        </w:tabs>
        <w:jc w:val="center"/>
        <w:rPr>
          <w:b/>
        </w:rPr>
      </w:pPr>
    </w:p>
    <w:p w14:paraId="6CEAB396" w14:textId="2C523AE6" w:rsidR="008C5C0B" w:rsidRDefault="00DB3AA5" w:rsidP="00B96761">
      <w:pPr>
        <w:tabs>
          <w:tab w:val="left" w:pos="5557"/>
          <w:tab w:val="left" w:pos="6840"/>
          <w:tab w:val="left" w:pos="7020"/>
        </w:tabs>
        <w:jc w:val="center"/>
        <w:rPr>
          <w:b/>
        </w:rPr>
      </w:pPr>
      <w:r>
        <w:rPr>
          <w:b/>
        </w:rPr>
        <w:t>20</w:t>
      </w:r>
      <w:r w:rsidR="00741D01">
        <w:rPr>
          <w:b/>
        </w:rPr>
        <w:t>2</w:t>
      </w:r>
      <w:r w:rsidR="00E4331C">
        <w:rPr>
          <w:b/>
        </w:rPr>
        <w:t>3</w:t>
      </w:r>
      <w:r>
        <w:rPr>
          <w:b/>
        </w:rPr>
        <w:t xml:space="preserve"> m. </w:t>
      </w:r>
      <w:r w:rsidR="009132A2">
        <w:rPr>
          <w:b/>
        </w:rPr>
        <w:t>liepos</w:t>
      </w:r>
      <w:r w:rsidR="003438E8">
        <w:rPr>
          <w:b/>
        </w:rPr>
        <w:t xml:space="preserve"> </w:t>
      </w:r>
      <w:r w:rsidR="009132A2">
        <w:rPr>
          <w:b/>
        </w:rPr>
        <w:t>24</w:t>
      </w:r>
      <w:r>
        <w:rPr>
          <w:b/>
        </w:rPr>
        <w:t xml:space="preserve"> d. </w:t>
      </w:r>
      <w:r w:rsidR="00B96761">
        <w:rPr>
          <w:b/>
        </w:rPr>
        <w:t>Nr.</w:t>
      </w:r>
      <w:r w:rsidR="005D31CD">
        <w:rPr>
          <w:b/>
        </w:rPr>
        <w:t xml:space="preserve"> </w:t>
      </w:r>
      <w:r w:rsidR="0064678A">
        <w:rPr>
          <w:b/>
        </w:rPr>
        <w:t>AL-</w:t>
      </w:r>
    </w:p>
    <w:p w14:paraId="02F86AEC" w14:textId="77777777" w:rsidR="00B96761" w:rsidRDefault="00B96761" w:rsidP="00B96761">
      <w:pPr>
        <w:tabs>
          <w:tab w:val="left" w:pos="5557"/>
          <w:tab w:val="left" w:pos="6840"/>
          <w:tab w:val="left" w:pos="7020"/>
        </w:tabs>
        <w:jc w:val="center"/>
        <w:rPr>
          <w:b/>
        </w:rPr>
      </w:pPr>
    </w:p>
    <w:p w14:paraId="0F2A82BB" w14:textId="77777777" w:rsidR="008C5C0B" w:rsidRDefault="008C5C0B" w:rsidP="008C5C0B">
      <w:pPr>
        <w:tabs>
          <w:tab w:val="left" w:pos="5557"/>
          <w:tab w:val="left" w:pos="6840"/>
          <w:tab w:val="left" w:pos="7020"/>
        </w:tabs>
        <w:jc w:val="center"/>
        <w:rPr>
          <w:b/>
        </w:rPr>
      </w:pPr>
      <w:r>
        <w:rPr>
          <w:b/>
        </w:rPr>
        <w:t>I. BENDROJI DALIS</w:t>
      </w:r>
    </w:p>
    <w:p w14:paraId="6CE5ECBE" w14:textId="77777777" w:rsidR="008C5C0B" w:rsidRDefault="008C5C0B" w:rsidP="008C5C0B">
      <w:pPr>
        <w:tabs>
          <w:tab w:val="left" w:pos="5557"/>
          <w:tab w:val="left" w:pos="6840"/>
          <w:tab w:val="left" w:pos="7020"/>
        </w:tabs>
      </w:pPr>
    </w:p>
    <w:p w14:paraId="4BB81754" w14:textId="01A93C80" w:rsidR="008C5C0B" w:rsidRPr="00BD7BFD" w:rsidRDefault="008C5C0B" w:rsidP="00BD7BFD">
      <w:pPr>
        <w:spacing w:before="120" w:after="120"/>
        <w:ind w:firstLine="900"/>
        <w:jc w:val="both"/>
      </w:pPr>
      <w:r w:rsidRPr="00BD7BFD">
        <w:t>Marijampolės savivaldybės administracija – savivaldybės biudžetinė įstaiga, įregistruota 2001 m. balandžio mėn. 10 d., rejestro Nr.</w:t>
      </w:r>
      <w:r w:rsidR="00E4331C" w:rsidRPr="00BD7BFD">
        <w:t xml:space="preserve"> </w:t>
      </w:r>
      <w:r w:rsidRPr="00BD7BFD">
        <w:t>021670, buveinės adresas – J.</w:t>
      </w:r>
      <w:r w:rsidR="00E4331C" w:rsidRPr="00BD7BFD">
        <w:t xml:space="preserve"> </w:t>
      </w:r>
      <w:r w:rsidRPr="00BD7BFD">
        <w:t>Basanavičiaus a.</w:t>
      </w:r>
      <w:r w:rsidR="00E4331C" w:rsidRPr="00BD7BFD">
        <w:t xml:space="preserve"> </w:t>
      </w:r>
      <w:r w:rsidRPr="00BD7BFD">
        <w:t xml:space="preserve">1, LT-68307 Marijampolė, įstaigos kodas – 188769113. </w:t>
      </w:r>
      <w:r w:rsidR="006160DE" w:rsidRPr="00BD7BFD">
        <w:t>Savivaldybės biudžetinė įstaiga. Įstaigos steigėjas</w:t>
      </w:r>
      <w:r w:rsidR="00E4331C" w:rsidRPr="00BD7BFD">
        <w:t xml:space="preserve"> </w:t>
      </w:r>
      <w:r w:rsidR="006160DE" w:rsidRPr="00BD7BFD">
        <w:t>- Marijampolės savivaldybės taryba. Įstaiga turi sąskaitų bankuose ir anspaudą su Savivaldybės herbu ir pavadinimu “Lietuvos Respublika Marijampolės savivaldybės administracija“.</w:t>
      </w:r>
    </w:p>
    <w:p w14:paraId="7063D757" w14:textId="66D5A3E9" w:rsidR="006160DE" w:rsidRPr="00BD7BFD" w:rsidRDefault="006160DE" w:rsidP="00BD7BFD">
      <w:pPr>
        <w:spacing w:before="120" w:after="120"/>
        <w:ind w:firstLine="900"/>
        <w:jc w:val="both"/>
      </w:pPr>
      <w:r w:rsidRPr="00BD7BFD">
        <w:t>Įstaigos uždavinys</w:t>
      </w:r>
      <w:r w:rsidR="00E4331C" w:rsidRPr="00BD7BFD">
        <w:t xml:space="preserve"> </w:t>
      </w:r>
      <w:r w:rsidRPr="00BD7BFD">
        <w:t>-</w:t>
      </w:r>
      <w:r w:rsidR="00E4331C" w:rsidRPr="00BD7BFD">
        <w:t xml:space="preserve"> </w:t>
      </w:r>
      <w:r w:rsidRPr="00BD7BFD">
        <w:t xml:space="preserve">užtikrinti savivaldybės institucijų </w:t>
      </w:r>
      <w:r w:rsidR="00C60A3C" w:rsidRPr="00BD7BFD">
        <w:t>funkcijų įgyvendinimą ir aptarnauti tarybą, savivaldybės merą,</w:t>
      </w:r>
      <w:r w:rsidR="00E4331C" w:rsidRPr="00BD7BFD">
        <w:t xml:space="preserve"> vicemerus</w:t>
      </w:r>
      <w:r w:rsidR="00C60A3C" w:rsidRPr="00BD7BFD">
        <w:t xml:space="preserve"> bei atlikti kitas teisės aktais pavestas funkcijas.</w:t>
      </w:r>
    </w:p>
    <w:p w14:paraId="41491F0A" w14:textId="77777777" w:rsidR="00C60A3C" w:rsidRPr="00BD7BFD" w:rsidRDefault="00C60A3C" w:rsidP="00BD7BFD">
      <w:pPr>
        <w:spacing w:before="120" w:after="120"/>
        <w:ind w:firstLine="900"/>
        <w:jc w:val="both"/>
      </w:pPr>
      <w:r w:rsidRPr="00BD7BFD">
        <w:t xml:space="preserve">Įstaigos atliekamos funkcijos: savivaldybės teritorijoje organizuoti ir kontroliuoti savivaldybės institucijų sprendimų įgyvendinimą arba  pačiai juos įgyvendinti; </w:t>
      </w:r>
      <w:r w:rsidR="00902584" w:rsidRPr="00BD7BFD">
        <w:t>įstatymų nustatyta tvarka organizuoti savivaldybės biudžeto pajamų, išlaidų ir kitų piniginių išteklių buhalterinės apskaitos tvarkymą, organizuoti ir kontroliuoti savivaldybės turto valdymą ir naudojimą bei atlikti kitas įstatymų ir kitų teisės aktų nustatytas funkcijas.</w:t>
      </w:r>
    </w:p>
    <w:p w14:paraId="2D3894FB" w14:textId="4656973A" w:rsidR="00902584" w:rsidRPr="009132A2" w:rsidRDefault="00902584" w:rsidP="00BD7BFD">
      <w:pPr>
        <w:spacing w:before="120" w:after="120"/>
        <w:ind w:firstLine="900"/>
        <w:jc w:val="both"/>
      </w:pPr>
      <w:r w:rsidRPr="00BD7BFD">
        <w:t>Marijampolės savivaldybės administracij</w:t>
      </w:r>
      <w:r w:rsidR="00E4331C" w:rsidRPr="00BD7BFD">
        <w:t xml:space="preserve">os struktūrą </w:t>
      </w:r>
      <w:r w:rsidRPr="00BD7BFD">
        <w:t>sudaro</w:t>
      </w:r>
      <w:r w:rsidR="00E4331C" w:rsidRPr="00BD7BFD">
        <w:t xml:space="preserve"> </w:t>
      </w:r>
      <w:r w:rsidR="004A1296">
        <w:t>17</w:t>
      </w:r>
      <w:r w:rsidR="00E4331C" w:rsidRPr="00BD7BFD">
        <w:t xml:space="preserve"> skyri</w:t>
      </w:r>
      <w:r w:rsidR="004A1296">
        <w:t>ų, 1 tarnyba</w:t>
      </w:r>
      <w:r w:rsidR="00E4331C" w:rsidRPr="00BD7BFD">
        <w:t xml:space="preserve">, </w:t>
      </w:r>
      <w:r w:rsidR="004A1296">
        <w:t xml:space="preserve">5 </w:t>
      </w:r>
      <w:r w:rsidR="00E4331C" w:rsidRPr="00BD7BFD">
        <w:t>skyriams nepriklausantys</w:t>
      </w:r>
      <w:r w:rsidRPr="00BD7BFD">
        <w:t xml:space="preserve"> valstybės tarnautojai </w:t>
      </w:r>
      <w:r w:rsidR="00E4331C" w:rsidRPr="00BD7BFD">
        <w:t>bei</w:t>
      </w:r>
      <w:r w:rsidRPr="00BD7BFD">
        <w:t xml:space="preserve"> </w:t>
      </w:r>
      <w:r w:rsidR="004A1296">
        <w:t xml:space="preserve">9 </w:t>
      </w:r>
      <w:r w:rsidRPr="00BD7BFD">
        <w:t>struktūriniai teritoriniai padaliniai seniūnijos</w:t>
      </w:r>
      <w:r w:rsidR="004A1296">
        <w:t xml:space="preserve"> (6 kaimiškosios ir 3 miesto)</w:t>
      </w:r>
      <w:r w:rsidRPr="00BD7BFD">
        <w:t xml:space="preserve">. </w:t>
      </w:r>
      <w:r w:rsidR="00E4331C" w:rsidRPr="00BD7BFD">
        <w:t>Skyriams</w:t>
      </w:r>
      <w:r w:rsidR="00D42FCA">
        <w:t xml:space="preserve"> ir tarnybai</w:t>
      </w:r>
      <w:r w:rsidRPr="00BD7BFD">
        <w:t xml:space="preserve"> vadovauja</w:t>
      </w:r>
      <w:r w:rsidR="00834AAF" w:rsidRPr="00BD7BFD">
        <w:t xml:space="preserve"> </w:t>
      </w:r>
      <w:r w:rsidRPr="00BD7BFD">
        <w:t>vedėjai,</w:t>
      </w:r>
      <w:r w:rsidR="004A1296">
        <w:t xml:space="preserve"> </w:t>
      </w:r>
      <w:r w:rsidR="00E4331C" w:rsidRPr="00BD7BFD">
        <w:t xml:space="preserve"> </w:t>
      </w:r>
      <w:r w:rsidRPr="00BD7BFD">
        <w:t>struktūriniams teritoriniams padaliniams –</w:t>
      </w:r>
      <w:r w:rsidR="00E4331C" w:rsidRPr="00BD7BFD">
        <w:t xml:space="preserve"> </w:t>
      </w:r>
      <w:r w:rsidRPr="00BD7BFD">
        <w:t>seniūnai. Struktūrinių ir struktūrinių teritorinių padalinių veiklą reglamentuoja jų veiklos nuostatai</w:t>
      </w:r>
      <w:r w:rsidR="00D42FCA">
        <w:t>.</w:t>
      </w:r>
    </w:p>
    <w:p w14:paraId="6EB82C8F" w14:textId="4EA3B1ED" w:rsidR="0036575B" w:rsidRPr="00BD7BFD" w:rsidRDefault="00834AAF" w:rsidP="00BD7BFD">
      <w:pPr>
        <w:spacing w:before="120" w:after="120"/>
        <w:ind w:firstLine="900"/>
        <w:jc w:val="both"/>
      </w:pPr>
      <w:r w:rsidRPr="00BD7BFD">
        <w:t>Įstaiga turi kontroliuojamų ir asocijuotų subjektų</w:t>
      </w:r>
      <w:r w:rsidR="005B231F" w:rsidRPr="00BD7BFD">
        <w:t xml:space="preserve">. </w:t>
      </w:r>
      <w:r w:rsidRPr="00BD7BFD">
        <w:t>Informacija</w:t>
      </w:r>
      <w:r w:rsidR="009C4D02">
        <w:t xml:space="preserve"> apie kontroliuojamus ir asocijuotus subjektus </w:t>
      </w:r>
      <w:r w:rsidRPr="00BD7BFD">
        <w:t xml:space="preserve"> pateikiama</w:t>
      </w:r>
      <w:r w:rsidR="0036575B" w:rsidRPr="00BD7BFD">
        <w:t xml:space="preserve">  </w:t>
      </w:r>
      <w:r w:rsidR="009C4D02">
        <w:t xml:space="preserve">aiškinamojo rašto </w:t>
      </w:r>
      <w:r w:rsidR="00C67C1B">
        <w:t xml:space="preserve">1 </w:t>
      </w:r>
      <w:r w:rsidR="0036575B" w:rsidRPr="00BD7BFD">
        <w:t>priede (pridedama).</w:t>
      </w:r>
    </w:p>
    <w:p w14:paraId="2A925FD0" w14:textId="5D8E9E63" w:rsidR="00834AAF" w:rsidRPr="00BD7BFD" w:rsidRDefault="00DB3AA5" w:rsidP="00BD7BFD">
      <w:pPr>
        <w:spacing w:before="120" w:after="120"/>
        <w:ind w:firstLine="900"/>
        <w:jc w:val="both"/>
      </w:pPr>
      <w:r w:rsidRPr="00BD7BFD">
        <w:t>Finansinių ataskaitų rinkinys sudarytas pagal 20</w:t>
      </w:r>
      <w:r w:rsidR="00741D01" w:rsidRPr="00BD7BFD">
        <w:t>2</w:t>
      </w:r>
      <w:r w:rsidR="0015759D" w:rsidRPr="00BD7BFD">
        <w:t>3</w:t>
      </w:r>
      <w:r w:rsidR="008974CF" w:rsidRPr="00BD7BFD">
        <w:t xml:space="preserve"> </w:t>
      </w:r>
      <w:r w:rsidRPr="00BD7BFD">
        <w:t>m.</w:t>
      </w:r>
      <w:r w:rsidR="008974CF" w:rsidRPr="00BD7BFD">
        <w:t xml:space="preserve"> </w:t>
      </w:r>
      <w:r w:rsidR="009132A2">
        <w:t>birželio 30</w:t>
      </w:r>
      <w:r w:rsidRPr="00BD7BFD">
        <w:t xml:space="preserve"> d. buhalterinės apskaitos duomenis.</w:t>
      </w:r>
    </w:p>
    <w:p w14:paraId="4C727DC3" w14:textId="77777777" w:rsidR="00834AAF" w:rsidRPr="00BD7BFD" w:rsidRDefault="00834AAF" w:rsidP="00BD7BFD">
      <w:pPr>
        <w:spacing w:before="120" w:after="120"/>
        <w:ind w:firstLine="900"/>
        <w:jc w:val="both"/>
      </w:pPr>
      <w:r w:rsidRPr="00BD7BFD">
        <w:t>Įstaigos veiklos nutraukimas nenumatomas.</w:t>
      </w:r>
    </w:p>
    <w:p w14:paraId="5F4F7B74" w14:textId="77777777" w:rsidR="0013656C" w:rsidRPr="00BD7BFD" w:rsidRDefault="0013656C" w:rsidP="00BD7BFD">
      <w:pPr>
        <w:spacing w:before="120" w:after="120"/>
        <w:ind w:firstLine="900"/>
        <w:jc w:val="both"/>
      </w:pPr>
      <w:r w:rsidRPr="00BD7BFD">
        <w:t>Savivaldybės administracija yra paramos gavėja.</w:t>
      </w:r>
    </w:p>
    <w:p w14:paraId="073FF446" w14:textId="77777777" w:rsidR="0013656C" w:rsidRPr="00BD7BFD" w:rsidRDefault="0013656C" w:rsidP="00BD7BFD">
      <w:pPr>
        <w:spacing w:before="120" w:after="120"/>
        <w:ind w:firstLine="900"/>
        <w:jc w:val="both"/>
      </w:pPr>
      <w:r w:rsidRPr="00BD7BFD">
        <w:t>Reikšmingų neapibrėžtųjų įsipareigojimų, neapibrėžtojo turto pokyčių</w:t>
      </w:r>
      <w:r w:rsidR="00006287" w:rsidRPr="00BD7BFD">
        <w:t xml:space="preserve"> </w:t>
      </w:r>
      <w:r w:rsidRPr="00BD7BFD">
        <w:t>taip pat sprendimų dėl teisinių ginčų per ataskaitinį laikotarpį neįvyko.</w:t>
      </w:r>
    </w:p>
    <w:p w14:paraId="3B8AE0D2" w14:textId="77777777" w:rsidR="0013656C" w:rsidRPr="00BD7BFD" w:rsidRDefault="0013656C" w:rsidP="00BD7BFD">
      <w:pPr>
        <w:spacing w:before="120" w:after="120"/>
        <w:ind w:firstLine="900"/>
        <w:jc w:val="both"/>
      </w:pPr>
      <w:r w:rsidRPr="00BD7BFD">
        <w:t>Reikšmingų įvykių ,turėjusių įtakos atskaitomybės duomenims po paskutinės tarpinio ataskaitinio laikotarpio dienos nebuvo.</w:t>
      </w:r>
    </w:p>
    <w:p w14:paraId="2665DE20" w14:textId="77777777" w:rsidR="00DB3AA5" w:rsidRDefault="00DB3AA5" w:rsidP="00BD7BFD">
      <w:pPr>
        <w:spacing w:before="120" w:after="120"/>
        <w:ind w:firstLine="720"/>
        <w:jc w:val="center"/>
        <w:rPr>
          <w:b/>
        </w:rPr>
      </w:pPr>
    </w:p>
    <w:p w14:paraId="4EB86265" w14:textId="77777777" w:rsidR="00C67C1B" w:rsidRDefault="00C67C1B" w:rsidP="00BD7BFD">
      <w:pPr>
        <w:spacing w:before="120" w:after="120"/>
        <w:ind w:firstLine="720"/>
        <w:jc w:val="center"/>
        <w:rPr>
          <w:b/>
        </w:rPr>
      </w:pPr>
    </w:p>
    <w:p w14:paraId="2BEC0D63" w14:textId="77777777" w:rsidR="00C67C1B" w:rsidRDefault="00C67C1B" w:rsidP="00BD7BFD">
      <w:pPr>
        <w:spacing w:before="120" w:after="120"/>
        <w:ind w:firstLine="720"/>
        <w:jc w:val="center"/>
        <w:rPr>
          <w:b/>
        </w:rPr>
      </w:pPr>
    </w:p>
    <w:p w14:paraId="0157E439" w14:textId="77777777" w:rsidR="00C67C1B" w:rsidRPr="00BD7BFD" w:rsidRDefault="00C67C1B" w:rsidP="00BD7BFD">
      <w:pPr>
        <w:spacing w:before="120" w:after="120"/>
        <w:ind w:firstLine="720"/>
        <w:jc w:val="center"/>
        <w:rPr>
          <w:b/>
        </w:rPr>
      </w:pPr>
    </w:p>
    <w:p w14:paraId="2D073F41" w14:textId="77777777" w:rsidR="008C5C0B" w:rsidRPr="00BD7BFD" w:rsidRDefault="008C5C0B" w:rsidP="00BD7BFD">
      <w:pPr>
        <w:spacing w:before="120" w:after="120"/>
        <w:ind w:firstLine="720"/>
        <w:jc w:val="center"/>
        <w:rPr>
          <w:b/>
        </w:rPr>
      </w:pPr>
      <w:r w:rsidRPr="00BD7BFD">
        <w:rPr>
          <w:b/>
        </w:rPr>
        <w:t>II. APSKAITOS POLITIKA</w:t>
      </w:r>
    </w:p>
    <w:p w14:paraId="0A125AFC" w14:textId="77777777" w:rsidR="008C5C0B" w:rsidRPr="00BD7BFD" w:rsidRDefault="008C5C0B" w:rsidP="00BD7BFD">
      <w:pPr>
        <w:spacing w:before="120" w:after="120"/>
        <w:ind w:firstLine="720"/>
        <w:jc w:val="center"/>
      </w:pPr>
    </w:p>
    <w:p w14:paraId="7D393C20" w14:textId="1EBE448D" w:rsidR="00B96761" w:rsidRPr="00BD7BFD" w:rsidRDefault="00657144" w:rsidP="00BD7BFD">
      <w:pPr>
        <w:spacing w:before="120" w:after="120"/>
        <w:ind w:firstLine="900"/>
        <w:jc w:val="both"/>
      </w:pPr>
      <w:r w:rsidRPr="00BD7BFD">
        <w:t>Apskaitos politika aprašyta 20</w:t>
      </w:r>
      <w:r w:rsidR="003438E8" w:rsidRPr="00BD7BFD">
        <w:t>2</w:t>
      </w:r>
      <w:r w:rsidR="0048250E">
        <w:t>0</w:t>
      </w:r>
      <w:r w:rsidRPr="00BD7BFD">
        <w:t xml:space="preserve"> m. finansinių ataskaitų rinkinio aiškinamajame rašte </w:t>
      </w:r>
      <w:r w:rsidR="005B577D" w:rsidRPr="00BD7BFD">
        <w:t>ir 20</w:t>
      </w:r>
      <w:r w:rsidR="005B231F" w:rsidRPr="00BD7BFD">
        <w:t>2</w:t>
      </w:r>
      <w:r w:rsidR="0015759D" w:rsidRPr="00BD7BFD">
        <w:t>3</w:t>
      </w:r>
      <w:r w:rsidR="005B577D" w:rsidRPr="00BD7BFD">
        <w:t xml:space="preserve"> m. nebuvo keista. </w:t>
      </w:r>
      <w:r w:rsidR="008C5C0B" w:rsidRPr="00BD7BFD">
        <w:t xml:space="preserve">Įstaigos finansinių ataskaitų rinkinys parengtas vadovaujantis VSAFAS </w:t>
      </w:r>
      <w:r w:rsidR="00834AAF" w:rsidRPr="00BD7BFD">
        <w:t>keliamais  reikala</w:t>
      </w:r>
      <w:r w:rsidR="007E57BA" w:rsidRPr="00BD7BFD">
        <w:t>vimus. Įstaigos tarpinė finansinė atskaitomybė pateikiama atsižvelgiant į 1-ojo  VSAFAS nuostatas.</w:t>
      </w:r>
    </w:p>
    <w:p w14:paraId="17C49BE0" w14:textId="6407185F" w:rsidR="00006287" w:rsidRPr="00BD7BFD" w:rsidRDefault="00006287" w:rsidP="00BD7BFD">
      <w:pPr>
        <w:spacing w:before="120" w:after="120"/>
        <w:ind w:firstLine="900"/>
        <w:jc w:val="both"/>
      </w:pPr>
      <w:r w:rsidRPr="00BD7BFD">
        <w:t>Ataskaitų straipsnių,</w:t>
      </w:r>
      <w:r w:rsidR="0015759D" w:rsidRPr="00BD7BFD">
        <w:t xml:space="preserve"> </w:t>
      </w:r>
      <w:r w:rsidRPr="00BD7BFD">
        <w:t xml:space="preserve">kurie neatitinka VSAFAS reikalavimų nėra. Finansinių ataskaitų rinkinys pateikiamas </w:t>
      </w:r>
      <w:r w:rsidR="00DB3AA5" w:rsidRPr="00BD7BFD">
        <w:t>eurais</w:t>
      </w:r>
      <w:r w:rsidRPr="00BD7BFD">
        <w:t>. Pateikiama informacija yra patikima, teisinga, nešališka,</w:t>
      </w:r>
      <w:r w:rsidR="0015759D" w:rsidRPr="00BD7BFD">
        <w:t xml:space="preserve"> </w:t>
      </w:r>
      <w:r w:rsidRPr="00BD7BFD">
        <w:t>visais atvejais išsami.</w:t>
      </w:r>
    </w:p>
    <w:p w14:paraId="6C9CAAC7" w14:textId="77777777" w:rsidR="00582056" w:rsidRPr="00BD7BFD" w:rsidRDefault="00582056" w:rsidP="00BD7BFD">
      <w:pPr>
        <w:spacing w:before="120" w:after="120"/>
        <w:ind w:firstLine="900"/>
        <w:jc w:val="both"/>
      </w:pPr>
      <w:r w:rsidRPr="00BD7BFD">
        <w:t>Savivaldybės administracija apskaitą tvarko UAB „Nevda“ buhalterinės apskaitos programa „Biudžetas VS“</w:t>
      </w:r>
    </w:p>
    <w:p w14:paraId="17BD2795" w14:textId="77777777" w:rsidR="00B96761" w:rsidRPr="00BD7BFD" w:rsidRDefault="00B96761" w:rsidP="00BD7BFD">
      <w:pPr>
        <w:spacing w:before="120" w:after="120"/>
        <w:jc w:val="both"/>
        <w:rPr>
          <w:b/>
        </w:rPr>
      </w:pPr>
    </w:p>
    <w:p w14:paraId="4EA44CE7" w14:textId="32DD539D" w:rsidR="008C5C0B" w:rsidRPr="00BD7BFD" w:rsidRDefault="008C5C0B" w:rsidP="00BD7BFD">
      <w:pPr>
        <w:spacing w:before="120" w:after="120"/>
        <w:jc w:val="center"/>
        <w:rPr>
          <w:b/>
        </w:rPr>
      </w:pPr>
      <w:r w:rsidRPr="00BD7BFD">
        <w:rPr>
          <w:b/>
        </w:rPr>
        <w:t xml:space="preserve">III. </w:t>
      </w:r>
      <w:r w:rsidR="0048250E">
        <w:rPr>
          <w:b/>
        </w:rPr>
        <w:t xml:space="preserve">AIŠKINAMOJO RAŠTO </w:t>
      </w:r>
      <w:r w:rsidRPr="00BD7BFD">
        <w:rPr>
          <w:b/>
        </w:rPr>
        <w:t>PASTABOS</w:t>
      </w:r>
    </w:p>
    <w:p w14:paraId="10272897" w14:textId="77777777" w:rsidR="00A8711F" w:rsidRPr="00BD7BFD" w:rsidRDefault="00A8711F" w:rsidP="00BD7BFD">
      <w:pPr>
        <w:spacing w:before="120" w:after="120"/>
        <w:rPr>
          <w:b/>
        </w:rPr>
      </w:pPr>
    </w:p>
    <w:p w14:paraId="494CE732" w14:textId="2A08CA36" w:rsidR="00622733" w:rsidRPr="00BD7BFD" w:rsidRDefault="00622733" w:rsidP="00BD7BFD">
      <w:pPr>
        <w:spacing w:before="120" w:after="120"/>
        <w:ind w:firstLine="900"/>
        <w:jc w:val="both"/>
      </w:pPr>
      <w:r w:rsidRPr="00BD7BFD">
        <w:rPr>
          <w:b/>
        </w:rPr>
        <w:t>1.</w:t>
      </w:r>
      <w:r w:rsidR="00BF4EDB" w:rsidRPr="00BD7BFD">
        <w:rPr>
          <w:b/>
        </w:rPr>
        <w:t xml:space="preserve"> </w:t>
      </w:r>
      <w:r w:rsidRPr="00BD7BFD">
        <w:rPr>
          <w:b/>
        </w:rPr>
        <w:t>Nematerialusis turtas</w:t>
      </w:r>
      <w:r w:rsidR="00C414CF" w:rsidRPr="00BD7BFD">
        <w:t xml:space="preserve">. </w:t>
      </w:r>
      <w:r w:rsidRPr="00BD7BFD">
        <w:t xml:space="preserve">Marijampolės savivaldybės administracijos nematerialiojo turto likutinė vertė </w:t>
      </w:r>
      <w:r w:rsidR="00CB5302" w:rsidRPr="00BD7BFD">
        <w:t>20</w:t>
      </w:r>
      <w:r w:rsidR="00741D01" w:rsidRPr="00BD7BFD">
        <w:t>2</w:t>
      </w:r>
      <w:r w:rsidR="0015759D" w:rsidRPr="00BD7BFD">
        <w:t>3</w:t>
      </w:r>
      <w:r w:rsidR="00CB5302" w:rsidRPr="00BD7BFD">
        <w:t>-</w:t>
      </w:r>
      <w:r w:rsidR="006440C0" w:rsidRPr="00BD7BFD">
        <w:t>0</w:t>
      </w:r>
      <w:r w:rsidR="009132A2">
        <w:t>6</w:t>
      </w:r>
      <w:r w:rsidR="006440C0" w:rsidRPr="00BD7BFD">
        <w:t>-3</w:t>
      </w:r>
      <w:r w:rsidR="009132A2">
        <w:t>0</w:t>
      </w:r>
      <w:r w:rsidRPr="00BD7BFD">
        <w:t xml:space="preserve"> yra </w:t>
      </w:r>
      <w:r w:rsidR="0015759D" w:rsidRPr="00BD7BFD">
        <w:t>3</w:t>
      </w:r>
      <w:r w:rsidR="009132A2">
        <w:t>69065,08</w:t>
      </w:r>
      <w:r w:rsidR="00B96761" w:rsidRPr="00BD7BFD">
        <w:t xml:space="preserve"> Eur</w:t>
      </w:r>
      <w:r w:rsidRPr="00BD7BFD">
        <w:t>.</w:t>
      </w:r>
      <w:r w:rsidR="00EB6724" w:rsidRPr="00BD7BFD">
        <w:t xml:space="preserve"> Įstaigoje yra naudojamas ilgalaikis </w:t>
      </w:r>
      <w:r w:rsidR="009C003C" w:rsidRPr="00BD7BFD">
        <w:t>ne</w:t>
      </w:r>
      <w:r w:rsidR="00EB6724" w:rsidRPr="00BD7BFD">
        <w:t>materialusis turtas,</w:t>
      </w:r>
      <w:r w:rsidR="009C003C" w:rsidRPr="00BD7BFD">
        <w:t xml:space="preserve"> </w:t>
      </w:r>
      <w:r w:rsidR="00C414CF" w:rsidRPr="00BD7BFD">
        <w:t>kuris yra visiškai nudėvėtas.</w:t>
      </w:r>
    </w:p>
    <w:p w14:paraId="264E47CD" w14:textId="2B07735A" w:rsidR="008D7162" w:rsidRPr="00BD7BFD" w:rsidRDefault="00622733" w:rsidP="00BD7BFD">
      <w:pPr>
        <w:spacing w:before="120" w:after="120"/>
        <w:ind w:firstLine="900"/>
        <w:jc w:val="both"/>
      </w:pPr>
      <w:r w:rsidRPr="00BD7BFD">
        <w:rPr>
          <w:b/>
        </w:rPr>
        <w:t>2.</w:t>
      </w:r>
      <w:r w:rsidR="00BF4EDB" w:rsidRPr="00BD7BFD">
        <w:rPr>
          <w:b/>
        </w:rPr>
        <w:t xml:space="preserve"> </w:t>
      </w:r>
      <w:r w:rsidRPr="00BD7BFD">
        <w:rPr>
          <w:b/>
        </w:rPr>
        <w:t>Ilgalaikis materialusis turtas</w:t>
      </w:r>
      <w:r w:rsidR="00C414CF" w:rsidRPr="00BD7BFD">
        <w:t xml:space="preserve">. </w:t>
      </w:r>
      <w:r w:rsidRPr="00BD7BFD">
        <w:t xml:space="preserve">Marijampolės savivaldybės administracijos materialiojo turto likutinė vertė </w:t>
      </w:r>
      <w:r w:rsidR="006440C0" w:rsidRPr="00BD7BFD">
        <w:t>20</w:t>
      </w:r>
      <w:r w:rsidR="00741D01" w:rsidRPr="00BD7BFD">
        <w:t>2</w:t>
      </w:r>
      <w:r w:rsidR="0015759D" w:rsidRPr="00BD7BFD">
        <w:t>3</w:t>
      </w:r>
      <w:r w:rsidR="006440C0" w:rsidRPr="00BD7BFD">
        <w:t>-0</w:t>
      </w:r>
      <w:r w:rsidR="009132A2">
        <w:t>6-30</w:t>
      </w:r>
      <w:r w:rsidR="00D80E47" w:rsidRPr="00BD7BFD">
        <w:t xml:space="preserve"> </w:t>
      </w:r>
      <w:r w:rsidRPr="00BD7BFD">
        <w:t xml:space="preserve">yra </w:t>
      </w:r>
      <w:r w:rsidR="003438E8" w:rsidRPr="00BD7BFD">
        <w:t>1</w:t>
      </w:r>
      <w:r w:rsidR="009132A2">
        <w:t>28777739,39</w:t>
      </w:r>
      <w:r w:rsidR="009C207C" w:rsidRPr="00BD7BFD">
        <w:t xml:space="preserve"> </w:t>
      </w:r>
      <w:r w:rsidR="00B96761" w:rsidRPr="00BD7BFD">
        <w:t>Eur</w:t>
      </w:r>
      <w:r w:rsidR="00EB6724" w:rsidRPr="00BD7BFD">
        <w:t>.</w:t>
      </w:r>
      <w:r w:rsidR="008D7162" w:rsidRPr="00BD7BFD">
        <w:t xml:space="preserve"> </w:t>
      </w:r>
      <w:r w:rsidR="00EB6724" w:rsidRPr="00BD7BFD">
        <w:t>Finansinės būklės ataskaitoje šis turtas detalizuojamas.</w:t>
      </w:r>
      <w:r w:rsidR="00D80E47" w:rsidRPr="00BD7BFD">
        <w:t xml:space="preserve"> </w:t>
      </w:r>
      <w:r w:rsidR="009C003C" w:rsidRPr="00BD7BFD">
        <w:t>Įstaigoje yra naudojamas ilgalaikis materialusis turtas,</w:t>
      </w:r>
      <w:r w:rsidR="0015759D" w:rsidRPr="00BD7BFD">
        <w:t xml:space="preserve"> </w:t>
      </w:r>
      <w:r w:rsidR="009C003C" w:rsidRPr="00BD7BFD">
        <w:t>kuris yra visiškai nudėvėtas.</w:t>
      </w:r>
    </w:p>
    <w:p w14:paraId="242546C3" w14:textId="3D4D6AD2" w:rsidR="005957B4" w:rsidRPr="00BD7BFD" w:rsidRDefault="003F52AD" w:rsidP="00BD7BFD">
      <w:pPr>
        <w:spacing w:before="120" w:after="120"/>
        <w:ind w:firstLine="900"/>
        <w:jc w:val="both"/>
        <w:rPr>
          <w:b/>
        </w:rPr>
      </w:pPr>
      <w:r w:rsidRPr="00BD7BFD">
        <w:rPr>
          <w:b/>
        </w:rPr>
        <w:t>3.</w:t>
      </w:r>
      <w:r w:rsidR="00390A40" w:rsidRPr="00BD7BFD">
        <w:rPr>
          <w:b/>
        </w:rPr>
        <w:t xml:space="preserve"> </w:t>
      </w:r>
      <w:r w:rsidRPr="00BD7BFD">
        <w:rPr>
          <w:b/>
        </w:rPr>
        <w:t>Ilgalaikis finansinis turtas.</w:t>
      </w:r>
      <w:r w:rsidRPr="00BD7BFD">
        <w:t xml:space="preserve"> Ilgalaikio finansinio turto sumą </w:t>
      </w:r>
      <w:r w:rsidR="00AE5794" w:rsidRPr="00BD7BFD">
        <w:t>20</w:t>
      </w:r>
      <w:r w:rsidR="00741D01" w:rsidRPr="00BD7BFD">
        <w:t>2</w:t>
      </w:r>
      <w:r w:rsidR="0015759D" w:rsidRPr="00BD7BFD">
        <w:t>3</w:t>
      </w:r>
      <w:r w:rsidR="006440C0" w:rsidRPr="00BD7BFD">
        <w:t>-0</w:t>
      </w:r>
      <w:r w:rsidR="009132A2">
        <w:t>6-30</w:t>
      </w:r>
      <w:r w:rsidR="005957B4" w:rsidRPr="00BD7BFD">
        <w:t xml:space="preserve"> </w:t>
      </w:r>
      <w:r w:rsidRPr="00BD7BFD">
        <w:t xml:space="preserve">sudaro </w:t>
      </w:r>
      <w:r w:rsidR="009132A2">
        <w:t>55566517,84</w:t>
      </w:r>
      <w:r w:rsidR="006440C0" w:rsidRPr="00BD7BFD">
        <w:t xml:space="preserve"> Eur </w:t>
      </w:r>
      <w:r w:rsidRPr="00BD7BFD">
        <w:t>investicijos</w:t>
      </w:r>
      <w:r w:rsidR="005957B4" w:rsidRPr="00BD7BFD">
        <w:t xml:space="preserve">. </w:t>
      </w:r>
    </w:p>
    <w:p w14:paraId="45185EA9" w14:textId="0F3CE548" w:rsidR="00B4642A" w:rsidRPr="007157FF" w:rsidRDefault="008031E0" w:rsidP="00BD7BFD">
      <w:pPr>
        <w:spacing w:before="120" w:after="120"/>
        <w:ind w:firstLine="900"/>
        <w:jc w:val="both"/>
        <w:rPr>
          <w:lang w:val="en-US"/>
        </w:rPr>
      </w:pPr>
      <w:r w:rsidRPr="00BD7BFD">
        <w:rPr>
          <w:b/>
        </w:rPr>
        <w:t>4</w:t>
      </w:r>
      <w:r w:rsidR="00622733" w:rsidRPr="00BD7BFD">
        <w:rPr>
          <w:b/>
        </w:rPr>
        <w:t>.</w:t>
      </w:r>
      <w:r w:rsidR="00BF4EDB" w:rsidRPr="00BD7BFD">
        <w:rPr>
          <w:b/>
        </w:rPr>
        <w:t xml:space="preserve"> </w:t>
      </w:r>
      <w:r w:rsidR="00622733" w:rsidRPr="00BD7BFD">
        <w:rPr>
          <w:b/>
        </w:rPr>
        <w:t>Biologinis turtas</w:t>
      </w:r>
      <w:r w:rsidR="008D7162" w:rsidRPr="00BD7BFD">
        <w:rPr>
          <w:b/>
        </w:rPr>
        <w:t xml:space="preserve">. </w:t>
      </w:r>
      <w:r w:rsidR="00622733" w:rsidRPr="00BD7BFD">
        <w:t xml:space="preserve">Marijampolės savivaldybės administracijos biologinio turto vertė </w:t>
      </w:r>
      <w:r w:rsidR="006440C0" w:rsidRPr="00BD7BFD">
        <w:t>20</w:t>
      </w:r>
      <w:r w:rsidR="00741D01" w:rsidRPr="00BD7BFD">
        <w:t>2</w:t>
      </w:r>
      <w:r w:rsidR="00B56E59" w:rsidRPr="00BD7BFD">
        <w:t>3</w:t>
      </w:r>
      <w:r w:rsidR="006440C0" w:rsidRPr="00BD7BFD">
        <w:t>-0</w:t>
      </w:r>
      <w:r w:rsidR="009132A2">
        <w:t>6-30</w:t>
      </w:r>
      <w:r w:rsidR="005957B4" w:rsidRPr="00BD7BFD">
        <w:t xml:space="preserve"> </w:t>
      </w:r>
      <w:r w:rsidR="00622733" w:rsidRPr="00BD7BFD">
        <w:t xml:space="preserve"> yra </w:t>
      </w:r>
      <w:r w:rsidR="003438E8" w:rsidRPr="00BD7BFD">
        <w:t>3</w:t>
      </w:r>
      <w:r w:rsidR="009132A2">
        <w:t>117725,40</w:t>
      </w:r>
      <w:r w:rsidR="00B96761" w:rsidRPr="00BD7BFD">
        <w:t xml:space="preserve"> Eur</w:t>
      </w:r>
      <w:r w:rsidR="00622733" w:rsidRPr="00BD7BFD">
        <w:t>.</w:t>
      </w:r>
      <w:r w:rsidR="00446C67" w:rsidRPr="00BD7BFD">
        <w:t xml:space="preserve"> </w:t>
      </w:r>
    </w:p>
    <w:p w14:paraId="52F45F99" w14:textId="74EA5E4B" w:rsidR="008D7977" w:rsidRPr="00BD7BFD" w:rsidRDefault="008031E0" w:rsidP="00BD7BFD">
      <w:pPr>
        <w:spacing w:before="120" w:after="120"/>
        <w:ind w:firstLine="900"/>
        <w:jc w:val="both"/>
      </w:pPr>
      <w:r w:rsidRPr="00BD7BFD">
        <w:rPr>
          <w:b/>
        </w:rPr>
        <w:t>5</w:t>
      </w:r>
      <w:r w:rsidR="00622733" w:rsidRPr="00BD7BFD">
        <w:rPr>
          <w:b/>
        </w:rPr>
        <w:t>.</w:t>
      </w:r>
      <w:r w:rsidR="003D26C3" w:rsidRPr="00BD7BFD">
        <w:rPr>
          <w:b/>
        </w:rPr>
        <w:t xml:space="preserve"> </w:t>
      </w:r>
      <w:r w:rsidR="00622733" w:rsidRPr="00BD7BFD">
        <w:rPr>
          <w:b/>
        </w:rPr>
        <w:t>Trumpalaikis turtas</w:t>
      </w:r>
      <w:r w:rsidR="00B4642A" w:rsidRPr="00BD7BFD">
        <w:rPr>
          <w:b/>
        </w:rPr>
        <w:t xml:space="preserve">. </w:t>
      </w:r>
      <w:r w:rsidR="00C91874" w:rsidRPr="00BD7BFD">
        <w:t xml:space="preserve">Marijampolės savivaldybės administracijos trumpalaikį turtą sudaro atsargos, išankstiniai apmokėjimai, per vienerius metus gautinos sumos ir pinigai. Trumpalaikio turto vertė </w:t>
      </w:r>
      <w:r w:rsidR="006440C0" w:rsidRPr="00BD7BFD">
        <w:t>20</w:t>
      </w:r>
      <w:r w:rsidR="00741D01" w:rsidRPr="00BD7BFD">
        <w:t>2</w:t>
      </w:r>
      <w:r w:rsidR="00142FB6" w:rsidRPr="00BD7BFD">
        <w:t>3</w:t>
      </w:r>
      <w:r w:rsidR="006440C0" w:rsidRPr="00BD7BFD">
        <w:t>-</w:t>
      </w:r>
      <w:r w:rsidR="009132A2">
        <w:t>06-30</w:t>
      </w:r>
      <w:r w:rsidR="00C91874" w:rsidRPr="00BD7BFD">
        <w:t xml:space="preserve"> yra </w:t>
      </w:r>
      <w:r w:rsidR="00142FB6" w:rsidRPr="00BD7BFD">
        <w:t>49</w:t>
      </w:r>
      <w:r w:rsidR="009132A2">
        <w:t>72063,69</w:t>
      </w:r>
      <w:r w:rsidR="00C91874" w:rsidRPr="00BD7BFD">
        <w:t xml:space="preserve"> </w:t>
      </w:r>
      <w:r w:rsidR="00B96761" w:rsidRPr="00BD7BFD">
        <w:t>Eur</w:t>
      </w:r>
      <w:r w:rsidR="00C91874" w:rsidRPr="00BD7BFD">
        <w:t>.</w:t>
      </w:r>
      <w:r w:rsidRPr="00BD7BFD">
        <w:t xml:space="preserve"> Atsargų vertė</w:t>
      </w:r>
      <w:r w:rsidR="00142FB6" w:rsidRPr="00BD7BFD">
        <w:t xml:space="preserve"> – 1</w:t>
      </w:r>
      <w:r w:rsidR="009132A2">
        <w:t>11167,88</w:t>
      </w:r>
      <w:r w:rsidRPr="00BD7BFD">
        <w:t xml:space="preserve"> Eur,</w:t>
      </w:r>
      <w:r w:rsidR="009C003C" w:rsidRPr="00BD7BFD">
        <w:t xml:space="preserve"> </w:t>
      </w:r>
      <w:r w:rsidRPr="00BD7BFD">
        <w:t>i</w:t>
      </w:r>
      <w:r w:rsidR="009C003C" w:rsidRPr="00BD7BFD">
        <w:t>šankstinių apmokėjimų suma</w:t>
      </w:r>
      <w:r w:rsidRPr="00BD7BFD">
        <w:t xml:space="preserve"> </w:t>
      </w:r>
      <w:r w:rsidR="007157FF">
        <w:t xml:space="preserve">lygi </w:t>
      </w:r>
      <w:r w:rsidR="009132A2">
        <w:t>766128,34</w:t>
      </w:r>
      <w:r w:rsidRPr="00BD7BFD">
        <w:t xml:space="preserve"> Eur</w:t>
      </w:r>
      <w:r w:rsidR="00142FB6" w:rsidRPr="00BD7BFD">
        <w:t>.</w:t>
      </w:r>
      <w:r w:rsidR="005B4702" w:rsidRPr="00BD7BFD">
        <w:t xml:space="preserve"> </w:t>
      </w:r>
      <w:r w:rsidRPr="00BD7BFD">
        <w:t>Per vienerius metus gautinų sumų vertė</w:t>
      </w:r>
      <w:r w:rsidR="00142FB6" w:rsidRPr="00BD7BFD">
        <w:t xml:space="preserve"> – 3</w:t>
      </w:r>
      <w:r w:rsidR="009132A2">
        <w:t>354807,45</w:t>
      </w:r>
      <w:r w:rsidRPr="00BD7BFD">
        <w:t xml:space="preserve"> Eur</w:t>
      </w:r>
      <w:r w:rsidR="00142FB6" w:rsidRPr="00BD7BFD">
        <w:t xml:space="preserve">. </w:t>
      </w:r>
      <w:r w:rsidR="009132A2">
        <w:t>S</w:t>
      </w:r>
      <w:r w:rsidR="00941CFF" w:rsidRPr="00BD7BFD">
        <w:t>ukauptos gautinos sumos</w:t>
      </w:r>
      <w:r w:rsidR="009132A2">
        <w:t xml:space="preserve"> </w:t>
      </w:r>
      <w:r w:rsidR="00142FB6" w:rsidRPr="00BD7BFD">
        <w:t xml:space="preserve">sudarė </w:t>
      </w:r>
      <w:r w:rsidR="00F83F76">
        <w:t>2691642,52</w:t>
      </w:r>
      <w:r w:rsidR="00142FB6" w:rsidRPr="00BD7BFD">
        <w:t xml:space="preserve"> </w:t>
      </w:r>
      <w:r w:rsidR="00941CFF" w:rsidRPr="00BD7BFD">
        <w:t>Eur.</w:t>
      </w:r>
      <w:r w:rsidRPr="00BD7BFD">
        <w:t xml:space="preserve"> Pinigų likutis </w:t>
      </w:r>
      <w:r w:rsidR="00142FB6" w:rsidRPr="00BD7BFD">
        <w:t xml:space="preserve">– </w:t>
      </w:r>
      <w:r w:rsidR="00F83F76">
        <w:t>739960,02</w:t>
      </w:r>
      <w:r w:rsidRPr="00BD7BFD">
        <w:t xml:space="preserve"> Eur</w:t>
      </w:r>
      <w:r w:rsidR="00142FB6" w:rsidRPr="00BD7BFD">
        <w:t>. Pinigų</w:t>
      </w:r>
      <w:r w:rsidRPr="00BD7BFD">
        <w:t xml:space="preserve"> likutį sudaro avansu gautos lėšos projektų finansavimui.</w:t>
      </w:r>
    </w:p>
    <w:p w14:paraId="04044122" w14:textId="39109CCD" w:rsidR="00664BD7" w:rsidRPr="00C67C1B" w:rsidRDefault="008031E0" w:rsidP="00BD7BFD">
      <w:pPr>
        <w:spacing w:before="120" w:after="120"/>
        <w:ind w:firstLine="900"/>
        <w:jc w:val="both"/>
      </w:pPr>
      <w:r w:rsidRPr="00BD7BFD">
        <w:rPr>
          <w:b/>
        </w:rPr>
        <w:t>6</w:t>
      </w:r>
      <w:r w:rsidR="00C91874" w:rsidRPr="00BD7BFD">
        <w:rPr>
          <w:b/>
        </w:rPr>
        <w:t>.</w:t>
      </w:r>
      <w:r w:rsidR="00BF4EDB" w:rsidRPr="00BD7BFD">
        <w:rPr>
          <w:b/>
        </w:rPr>
        <w:t xml:space="preserve"> </w:t>
      </w:r>
      <w:r w:rsidR="00C91874" w:rsidRPr="00BD7BFD">
        <w:rPr>
          <w:b/>
        </w:rPr>
        <w:t>Finansavimo sumos</w:t>
      </w:r>
      <w:r w:rsidR="008D7977" w:rsidRPr="00BD7BFD">
        <w:rPr>
          <w:b/>
        </w:rPr>
        <w:t xml:space="preserve">. </w:t>
      </w:r>
      <w:r w:rsidR="00C67C1B" w:rsidRPr="00C67C1B">
        <w:rPr>
          <w:bCs/>
        </w:rPr>
        <w:t>2023-0</w:t>
      </w:r>
      <w:r w:rsidR="00F83F76">
        <w:rPr>
          <w:bCs/>
        </w:rPr>
        <w:t>6-30</w:t>
      </w:r>
      <w:r w:rsidR="00C67C1B">
        <w:rPr>
          <w:b/>
        </w:rPr>
        <w:t xml:space="preserve"> </w:t>
      </w:r>
      <w:r w:rsidR="00C67C1B" w:rsidRPr="00BD7BFD">
        <w:t xml:space="preserve">Marijampolės savivaldybės administracijos </w:t>
      </w:r>
      <w:r w:rsidR="00C67C1B" w:rsidRPr="00C67C1B">
        <w:t xml:space="preserve">finansavimo sumos pagal šaltinį, tikslinę paskirtį ir jų pokyčiai per ataskaitinį laikotarpį detalizuojamos aiškinamojo rašto 2 priede (pridedama) </w:t>
      </w:r>
    </w:p>
    <w:p w14:paraId="0BCAED63" w14:textId="0FE56B51" w:rsidR="006A054A" w:rsidRDefault="007E4520" w:rsidP="00BD7BFD">
      <w:pPr>
        <w:spacing w:before="120" w:after="120"/>
        <w:ind w:firstLine="900"/>
        <w:jc w:val="both"/>
      </w:pPr>
      <w:r w:rsidRPr="00BD7BFD">
        <w:rPr>
          <w:b/>
        </w:rPr>
        <w:t>7.</w:t>
      </w:r>
      <w:r w:rsidR="003D26C3" w:rsidRPr="00BD7BFD">
        <w:rPr>
          <w:b/>
        </w:rPr>
        <w:t xml:space="preserve"> </w:t>
      </w:r>
      <w:r w:rsidR="00C91874" w:rsidRPr="00BD7BFD">
        <w:rPr>
          <w:b/>
        </w:rPr>
        <w:t>Įsipareigojimai</w:t>
      </w:r>
      <w:r w:rsidR="004523C1" w:rsidRPr="00BD7BFD">
        <w:rPr>
          <w:b/>
        </w:rPr>
        <w:t xml:space="preserve">. </w:t>
      </w:r>
      <w:r w:rsidR="00C91874" w:rsidRPr="00BD7BFD">
        <w:t>Marijampolės savivaldybės administracijo</w:t>
      </w:r>
      <w:r w:rsidR="006A054A">
        <w:t>s</w:t>
      </w:r>
      <w:r w:rsidR="00C91874" w:rsidRPr="00BD7BFD">
        <w:t xml:space="preserve"> įsipareigojim</w:t>
      </w:r>
      <w:r w:rsidR="006A054A">
        <w:t>ai yra ilgalaikiai ir trumpalaikiai. Bendra šių įsipareigojimų suma</w:t>
      </w:r>
      <w:r w:rsidR="00C91874" w:rsidRPr="00BD7BFD">
        <w:t xml:space="preserve"> </w:t>
      </w:r>
      <w:r w:rsidR="00664BD7" w:rsidRPr="00BD7BFD">
        <w:t>20</w:t>
      </w:r>
      <w:r w:rsidR="005B231F" w:rsidRPr="00BD7BFD">
        <w:t>2</w:t>
      </w:r>
      <w:r w:rsidR="003D26C3" w:rsidRPr="00BD7BFD">
        <w:t>3</w:t>
      </w:r>
      <w:r w:rsidR="00664BD7" w:rsidRPr="00BD7BFD">
        <w:t>-0</w:t>
      </w:r>
      <w:r w:rsidR="00F83F76">
        <w:t>6-30</w:t>
      </w:r>
      <w:r w:rsidR="00C02C5A" w:rsidRPr="00BD7BFD">
        <w:t xml:space="preserve"> yra</w:t>
      </w:r>
      <w:r w:rsidR="00B96761" w:rsidRPr="00BD7BFD">
        <w:t xml:space="preserve">  </w:t>
      </w:r>
      <w:r w:rsidR="003D26C3" w:rsidRPr="00BD7BFD">
        <w:t>4</w:t>
      </w:r>
      <w:r w:rsidR="00F83F76">
        <w:t>381394,79</w:t>
      </w:r>
      <w:r w:rsidR="00B96761" w:rsidRPr="00BD7BFD">
        <w:t xml:space="preserve"> Eur</w:t>
      </w:r>
      <w:r w:rsidRPr="00BD7BFD">
        <w:t>.</w:t>
      </w:r>
    </w:p>
    <w:p w14:paraId="686D917D" w14:textId="461AD169" w:rsidR="006A054A" w:rsidRDefault="003D26C3" w:rsidP="00BD7BFD">
      <w:pPr>
        <w:spacing w:before="120" w:after="120"/>
        <w:ind w:firstLine="900"/>
        <w:jc w:val="both"/>
      </w:pPr>
      <w:r w:rsidRPr="00BD7BFD">
        <w:t xml:space="preserve"> </w:t>
      </w:r>
      <w:r w:rsidR="00537787">
        <w:t>Ilgalaiki</w:t>
      </w:r>
      <w:r w:rsidR="006A054A">
        <w:t>us</w:t>
      </w:r>
      <w:r w:rsidR="00537787">
        <w:t xml:space="preserve"> įsipareigojim</w:t>
      </w:r>
      <w:r w:rsidR="006A054A">
        <w:t>us sudaro</w:t>
      </w:r>
      <w:r w:rsidR="00537787">
        <w:t xml:space="preserve"> savivaldybės būstų renovacijos kreditų vertė, miesto vaizdo stebėjimo kamerų sistemos</w:t>
      </w:r>
      <w:r w:rsidR="006A054A">
        <w:t xml:space="preserve"> įsigijimas (lizingas) bei tarnybinių automobilių veiklos nuoma, kurių </w:t>
      </w:r>
      <w:r w:rsidR="007E4520" w:rsidRPr="00BD7BFD">
        <w:t>vertė</w:t>
      </w:r>
      <w:r w:rsidR="006A054A">
        <w:t xml:space="preserve"> 2023-0</w:t>
      </w:r>
      <w:r w:rsidR="00F83F76">
        <w:t>6</w:t>
      </w:r>
      <w:r w:rsidR="006A054A">
        <w:t>-3</w:t>
      </w:r>
      <w:r w:rsidR="00F83F76">
        <w:t>0</w:t>
      </w:r>
      <w:r w:rsidR="006A054A">
        <w:t xml:space="preserve"> yra </w:t>
      </w:r>
      <w:r w:rsidRPr="00BD7BFD">
        <w:t>7</w:t>
      </w:r>
      <w:r w:rsidR="00F83F76">
        <w:t>72378,45</w:t>
      </w:r>
      <w:r w:rsidR="00664BD7" w:rsidRPr="00BD7BFD">
        <w:t xml:space="preserve"> Eur</w:t>
      </w:r>
      <w:r w:rsidR="00537787">
        <w:t>.</w:t>
      </w:r>
    </w:p>
    <w:p w14:paraId="324372F2" w14:textId="57D97F32" w:rsidR="00F73904" w:rsidRPr="00A44E01" w:rsidRDefault="00BA092A" w:rsidP="00BD7BFD">
      <w:pPr>
        <w:spacing w:before="120" w:after="120"/>
        <w:ind w:firstLine="900"/>
        <w:jc w:val="both"/>
      </w:pPr>
      <w:r w:rsidRPr="00537787">
        <w:t xml:space="preserve"> </w:t>
      </w:r>
      <w:r w:rsidR="007E4520" w:rsidRPr="00BD7BFD">
        <w:t xml:space="preserve">Trumpalaikių įsipareigojimų vertė </w:t>
      </w:r>
      <w:r w:rsidR="003438E8" w:rsidRPr="00BD7BFD">
        <w:t>–</w:t>
      </w:r>
      <w:r w:rsidR="007E4520" w:rsidRPr="00BD7BFD">
        <w:t xml:space="preserve"> </w:t>
      </w:r>
      <w:r w:rsidR="00F83F76">
        <w:t>3609016,34</w:t>
      </w:r>
      <w:r w:rsidR="007E4520" w:rsidRPr="00BD7BFD">
        <w:t xml:space="preserve"> Eur, </w:t>
      </w:r>
      <w:r w:rsidR="00C91874" w:rsidRPr="00A44E01">
        <w:t xml:space="preserve">tame skaičiuje tiekėjams mokėtinos sumos </w:t>
      </w:r>
      <w:r w:rsidR="006A054A" w:rsidRPr="00A44E01">
        <w:t xml:space="preserve">– </w:t>
      </w:r>
      <w:r w:rsidR="00F83F76">
        <w:t>1072495,88</w:t>
      </w:r>
      <w:r w:rsidR="00B96761" w:rsidRPr="00A44E01">
        <w:t xml:space="preserve"> Eur</w:t>
      </w:r>
      <w:r w:rsidR="003D26C3" w:rsidRPr="00A44E01">
        <w:t>.</w:t>
      </w:r>
      <w:r w:rsidR="006A054A" w:rsidRPr="00A44E01">
        <w:t xml:space="preserve"> Su darbo santykiais susiję įsipareigojimai siekia </w:t>
      </w:r>
      <w:r w:rsidR="00F83F76">
        <w:t>255408,51</w:t>
      </w:r>
      <w:r w:rsidR="006A054A" w:rsidRPr="00A44E01">
        <w:t xml:space="preserve"> Eur. </w:t>
      </w:r>
      <w:r w:rsidR="003D26C3" w:rsidRPr="00A44E01">
        <w:t xml:space="preserve"> </w:t>
      </w:r>
    </w:p>
    <w:p w14:paraId="7C4B385E" w14:textId="70BE9BA6" w:rsidR="007E4520" w:rsidRDefault="007E4520" w:rsidP="00BD7BFD">
      <w:pPr>
        <w:spacing w:before="120" w:after="120"/>
        <w:ind w:firstLine="900"/>
        <w:jc w:val="both"/>
      </w:pPr>
      <w:r w:rsidRPr="00BD7BFD">
        <w:rPr>
          <w:b/>
        </w:rPr>
        <w:t>8. Grynasis turtas.</w:t>
      </w:r>
      <w:r w:rsidRPr="00BD7BFD">
        <w:t xml:space="preserve"> Grynojo turto vertė  </w:t>
      </w:r>
      <w:r w:rsidR="00664BD7" w:rsidRPr="00BD7BFD">
        <w:t>20</w:t>
      </w:r>
      <w:r w:rsidR="005B231F" w:rsidRPr="00BD7BFD">
        <w:t>2</w:t>
      </w:r>
      <w:r w:rsidR="003D26C3" w:rsidRPr="00BD7BFD">
        <w:t>3</w:t>
      </w:r>
      <w:r w:rsidR="00664BD7" w:rsidRPr="00BD7BFD">
        <w:t>-0</w:t>
      </w:r>
      <w:r w:rsidR="00F83F76">
        <w:t>6-30</w:t>
      </w:r>
      <w:r w:rsidRPr="00BD7BFD">
        <w:t xml:space="preserve"> yra </w:t>
      </w:r>
      <w:r w:rsidR="003D26C3" w:rsidRPr="00BD7BFD">
        <w:t>1</w:t>
      </w:r>
      <w:r w:rsidR="00F83F76">
        <w:t>2602812,77</w:t>
      </w:r>
      <w:r w:rsidRPr="00BD7BFD">
        <w:t xml:space="preserve"> Eur, rezervai</w:t>
      </w:r>
      <w:r w:rsidR="003D26C3" w:rsidRPr="00BD7BFD">
        <w:t xml:space="preserve"> </w:t>
      </w:r>
      <w:r w:rsidRPr="00BD7BFD">
        <w:t>-</w:t>
      </w:r>
      <w:r w:rsidR="003D26C3" w:rsidRPr="00BD7BFD">
        <w:t>294</w:t>
      </w:r>
      <w:r w:rsidR="00F83F76">
        <w:t>1908,56</w:t>
      </w:r>
      <w:r w:rsidRPr="00BD7BFD">
        <w:t xml:space="preserve"> Eur, </w:t>
      </w:r>
      <w:r w:rsidR="007157FF">
        <w:t>nuosavybės metodo įtaka – 2</w:t>
      </w:r>
      <w:r w:rsidR="00F83F76">
        <w:t>254442,16</w:t>
      </w:r>
      <w:r w:rsidR="007157FF">
        <w:t xml:space="preserve"> Eur, </w:t>
      </w:r>
      <w:r w:rsidRPr="00BD7BFD">
        <w:t xml:space="preserve">sukauptas perviršis yra </w:t>
      </w:r>
      <w:r w:rsidR="00F83F76">
        <w:t xml:space="preserve">7406462,05 </w:t>
      </w:r>
      <w:r w:rsidR="00664BD7" w:rsidRPr="00BD7BFD">
        <w:t>E</w:t>
      </w:r>
      <w:r w:rsidRPr="00BD7BFD">
        <w:t>ur.</w:t>
      </w:r>
    </w:p>
    <w:p w14:paraId="6CBE759E" w14:textId="23E0774F" w:rsidR="004760C5" w:rsidRPr="00BD7BFD" w:rsidRDefault="007E4520" w:rsidP="00BD7BFD">
      <w:pPr>
        <w:spacing w:before="120" w:after="120"/>
        <w:ind w:firstLine="900"/>
        <w:jc w:val="both"/>
      </w:pPr>
      <w:r w:rsidRPr="00BD7BFD">
        <w:rPr>
          <w:b/>
        </w:rPr>
        <w:lastRenderedPageBreak/>
        <w:t>9</w:t>
      </w:r>
      <w:r w:rsidR="00C91874" w:rsidRPr="00BD7BFD">
        <w:rPr>
          <w:b/>
        </w:rPr>
        <w:t>.</w:t>
      </w:r>
      <w:r w:rsidR="00BF4EDB" w:rsidRPr="00BD7BFD">
        <w:rPr>
          <w:b/>
        </w:rPr>
        <w:t xml:space="preserve"> </w:t>
      </w:r>
      <w:r w:rsidRPr="00BD7BFD">
        <w:rPr>
          <w:b/>
        </w:rPr>
        <w:t>Veiklos rezultatų ataskaita.</w:t>
      </w:r>
      <w:r w:rsidR="00F73904" w:rsidRPr="00BD7BFD">
        <w:rPr>
          <w:b/>
        </w:rPr>
        <w:t xml:space="preserve"> </w:t>
      </w:r>
      <w:r w:rsidR="005A4AD6" w:rsidRPr="00BD7BFD">
        <w:t>Marijampolės savivaldybės administracijos p</w:t>
      </w:r>
      <w:r w:rsidR="00C91874" w:rsidRPr="00BD7BFD">
        <w:t xml:space="preserve">agrindinės veiklos pajamos </w:t>
      </w:r>
      <w:r w:rsidR="00664BD7" w:rsidRPr="00BD7BFD">
        <w:t>20</w:t>
      </w:r>
      <w:r w:rsidR="005B231F" w:rsidRPr="00BD7BFD">
        <w:t>2</w:t>
      </w:r>
      <w:r w:rsidR="003D26C3" w:rsidRPr="00BD7BFD">
        <w:t>3</w:t>
      </w:r>
      <w:r w:rsidR="00664BD7" w:rsidRPr="00BD7BFD">
        <w:t>-0</w:t>
      </w:r>
      <w:r w:rsidR="00F83F76">
        <w:t>6-30</w:t>
      </w:r>
      <w:r w:rsidR="00C91874" w:rsidRPr="00BD7BFD">
        <w:t xml:space="preserve"> sudarė </w:t>
      </w:r>
      <w:r w:rsidR="00F83F76">
        <w:t>24396285,06</w:t>
      </w:r>
      <w:r w:rsidR="00B96761" w:rsidRPr="00BD7BFD">
        <w:t xml:space="preserve"> Eur</w:t>
      </w:r>
      <w:r w:rsidR="00C91874" w:rsidRPr="00BD7BFD">
        <w:t>.</w:t>
      </w:r>
      <w:r w:rsidR="005A4AD6" w:rsidRPr="00BD7BFD">
        <w:t xml:space="preserve"> Pagrindinės veiklos sąnaudos </w:t>
      </w:r>
      <w:r w:rsidR="00664BD7" w:rsidRPr="00BD7BFD">
        <w:t>20</w:t>
      </w:r>
      <w:r w:rsidR="005B231F" w:rsidRPr="00BD7BFD">
        <w:t>2</w:t>
      </w:r>
      <w:r w:rsidR="003D26C3" w:rsidRPr="00BD7BFD">
        <w:t>3</w:t>
      </w:r>
      <w:r w:rsidR="00664BD7" w:rsidRPr="00BD7BFD">
        <w:t>-0</w:t>
      </w:r>
      <w:r w:rsidR="00F83F76">
        <w:t>6-30</w:t>
      </w:r>
      <w:r w:rsidR="005A4AD6" w:rsidRPr="00BD7BFD">
        <w:t xml:space="preserve"> sudarė </w:t>
      </w:r>
      <w:r w:rsidR="00B96761" w:rsidRPr="00BD7BFD">
        <w:t xml:space="preserve"> </w:t>
      </w:r>
      <w:r w:rsidR="00F83F76">
        <w:t>24068589,37</w:t>
      </w:r>
      <w:r w:rsidR="00B96761" w:rsidRPr="00BD7BFD">
        <w:t xml:space="preserve"> Eur</w:t>
      </w:r>
      <w:r w:rsidR="005A4AD6" w:rsidRPr="00BD7BFD">
        <w:t>.</w:t>
      </w:r>
      <w:r w:rsidR="00CA1914" w:rsidRPr="00BD7BFD">
        <w:t xml:space="preserve"> </w:t>
      </w:r>
      <w:r w:rsidR="0036402E" w:rsidRPr="00BD7BFD">
        <w:t>Pagrindinės veiklos pajamos viršijo pagrindinės veiklos sąnaudas</w:t>
      </w:r>
      <w:r w:rsidR="00593923">
        <w:t xml:space="preserve"> ir dėl šios priežasties </w:t>
      </w:r>
      <w:r w:rsidR="005A4AD6" w:rsidRPr="00BD7BFD">
        <w:t xml:space="preserve"> </w:t>
      </w:r>
      <w:r w:rsidR="00664BD7" w:rsidRPr="00BD7BFD">
        <w:t>20</w:t>
      </w:r>
      <w:r w:rsidR="005B231F" w:rsidRPr="00BD7BFD">
        <w:t>2</w:t>
      </w:r>
      <w:r w:rsidR="0036402E" w:rsidRPr="00BD7BFD">
        <w:t>3</w:t>
      </w:r>
      <w:r w:rsidR="00664BD7" w:rsidRPr="00BD7BFD">
        <w:t>-0</w:t>
      </w:r>
      <w:r w:rsidR="005C73EA">
        <w:t>6-30</w:t>
      </w:r>
      <w:r w:rsidR="00CA1914" w:rsidRPr="00BD7BFD">
        <w:t xml:space="preserve"> </w:t>
      </w:r>
      <w:r w:rsidR="005A4AD6" w:rsidRPr="00BD7BFD">
        <w:t xml:space="preserve"> susidarė </w:t>
      </w:r>
      <w:r w:rsidR="005C73EA">
        <w:t>30541,79</w:t>
      </w:r>
      <w:r w:rsidR="0036402E" w:rsidRPr="00BD7BFD">
        <w:t xml:space="preserve"> </w:t>
      </w:r>
      <w:r w:rsidR="00B96761" w:rsidRPr="00BD7BFD">
        <w:t>Eur</w:t>
      </w:r>
      <w:r w:rsidR="005A4AD6" w:rsidRPr="00BD7BFD">
        <w:t xml:space="preserve"> veiklos </w:t>
      </w:r>
      <w:r w:rsidR="00FF1521" w:rsidRPr="00BD7BFD">
        <w:t>perviršis.</w:t>
      </w:r>
    </w:p>
    <w:p w14:paraId="61B317D2" w14:textId="2442F9EE" w:rsidR="00BF4EDB" w:rsidRPr="00BD7BFD" w:rsidRDefault="00BF4EDB" w:rsidP="00BD7BFD">
      <w:pPr>
        <w:spacing w:before="120" w:after="120"/>
        <w:ind w:firstLine="900"/>
        <w:jc w:val="both"/>
        <w:rPr>
          <w:color w:val="FF0000"/>
        </w:rPr>
      </w:pPr>
      <w:r w:rsidRPr="00BD7BFD">
        <w:t xml:space="preserve">Kitos veiklos rezultatas </w:t>
      </w:r>
      <w:r w:rsidR="007A4326">
        <w:t>344169,64</w:t>
      </w:r>
      <w:r w:rsidRPr="00BD7BFD">
        <w:t xml:space="preserve"> Eur </w:t>
      </w:r>
      <w:r w:rsidR="00BA092A" w:rsidRPr="00BD7BFD">
        <w:t>deficitas</w:t>
      </w:r>
      <w:r w:rsidR="000329C4">
        <w:t>.</w:t>
      </w:r>
    </w:p>
    <w:p w14:paraId="2EA5C302" w14:textId="008FB4D6" w:rsidR="00B96761" w:rsidRPr="00BD7BFD" w:rsidRDefault="00CB5302" w:rsidP="00BD7BFD">
      <w:pPr>
        <w:spacing w:before="120" w:after="120"/>
        <w:ind w:firstLine="900"/>
        <w:jc w:val="both"/>
      </w:pPr>
      <w:r w:rsidRPr="00BD7BFD">
        <w:t>Finansinė investicinė veikl</w:t>
      </w:r>
      <w:r w:rsidR="005C73EA">
        <w:t>a 2023-06-30 buvo pelninga</w:t>
      </w:r>
      <w:r w:rsidR="000329C4">
        <w:t>, nes po perskaičiavimo</w:t>
      </w:r>
      <w:r w:rsidR="005C73EA">
        <w:t xml:space="preserve"> </w:t>
      </w:r>
      <w:r w:rsidR="000329C4">
        <w:t xml:space="preserve">šios veiklos </w:t>
      </w:r>
      <w:r w:rsidRPr="00BD7BFD">
        <w:t xml:space="preserve">rezultatas </w:t>
      </w:r>
      <w:r w:rsidR="005C73EA">
        <w:t>siekė 4</w:t>
      </w:r>
      <w:r w:rsidR="00210D27">
        <w:t>7015,74</w:t>
      </w:r>
      <w:r w:rsidR="00B96761" w:rsidRPr="00BD7BFD">
        <w:t xml:space="preserve"> Eur</w:t>
      </w:r>
      <w:r w:rsidR="000329C4">
        <w:t xml:space="preserve">. </w:t>
      </w:r>
    </w:p>
    <w:p w14:paraId="2836F6E6" w14:textId="77777777" w:rsidR="00BF4EDB" w:rsidRPr="00BD7BFD" w:rsidRDefault="00BF4EDB" w:rsidP="00BD7BFD">
      <w:pPr>
        <w:spacing w:before="120" w:after="120"/>
        <w:ind w:firstLine="900"/>
        <w:jc w:val="both"/>
      </w:pPr>
    </w:p>
    <w:p w14:paraId="5FAAA0DB" w14:textId="77777777" w:rsidR="002435AB" w:rsidRPr="00BD7BFD" w:rsidRDefault="002435AB" w:rsidP="00BD7BFD">
      <w:pPr>
        <w:spacing w:before="120" w:after="120"/>
        <w:jc w:val="both"/>
      </w:pPr>
      <w:r w:rsidRPr="00BD7BFD">
        <w:t>PRIDEDAMA:</w:t>
      </w:r>
    </w:p>
    <w:p w14:paraId="2FE9E074" w14:textId="77777777" w:rsidR="00907A51" w:rsidRPr="00BD7BFD" w:rsidRDefault="00907A51" w:rsidP="00BD7BFD">
      <w:pPr>
        <w:spacing w:before="120" w:after="120"/>
        <w:ind w:firstLine="900"/>
        <w:jc w:val="both"/>
      </w:pPr>
      <w:r w:rsidRPr="00BD7BFD">
        <w:t>1 priedas. Informacija apie kontroliuojamus, asocijuotuosius ir kitus subjektus.</w:t>
      </w:r>
    </w:p>
    <w:p w14:paraId="3A549563" w14:textId="77777777" w:rsidR="002435AB" w:rsidRPr="00BD7BFD" w:rsidRDefault="00907A51" w:rsidP="00BD7BFD">
      <w:pPr>
        <w:spacing w:before="120" w:after="120"/>
        <w:ind w:firstLine="900"/>
        <w:jc w:val="both"/>
      </w:pPr>
      <w:r w:rsidRPr="00BD7BFD">
        <w:t>2</w:t>
      </w:r>
      <w:r w:rsidR="002435AB" w:rsidRPr="00BD7BFD">
        <w:t xml:space="preserve"> priedas. Finansavimo sumos pagal šaltinį, tikslinę paskirtį ir jų pokyčiai per ataskaitinį laikotarpį.</w:t>
      </w:r>
    </w:p>
    <w:p w14:paraId="59F3C93C" w14:textId="77777777" w:rsidR="008C5C0B" w:rsidRPr="00BD7BFD" w:rsidRDefault="0013656C" w:rsidP="00BD7BFD">
      <w:pPr>
        <w:spacing w:before="120" w:after="120"/>
      </w:pPr>
      <w:r w:rsidRPr="00BD7BFD">
        <w:t xml:space="preserve"> </w:t>
      </w:r>
    </w:p>
    <w:p w14:paraId="787BED91" w14:textId="77777777" w:rsidR="00BF4EDB" w:rsidRPr="00BD7BFD" w:rsidRDefault="00BF4EDB" w:rsidP="00BD7BFD">
      <w:pPr>
        <w:spacing w:before="120" w:after="120"/>
      </w:pPr>
    </w:p>
    <w:p w14:paraId="4555CDA9" w14:textId="77777777" w:rsidR="00BF4EDB" w:rsidRDefault="00BF4EDB" w:rsidP="008C5C0B"/>
    <w:p w14:paraId="07BF9B26" w14:textId="77777777" w:rsidR="00BF4EDB" w:rsidRDefault="00BF4EDB" w:rsidP="008C5C0B"/>
    <w:p w14:paraId="5CAFB09C" w14:textId="77777777" w:rsidR="00BF4EDB" w:rsidRDefault="00BF4EDB" w:rsidP="008C5C0B"/>
    <w:p w14:paraId="5B17262A" w14:textId="77777777" w:rsidR="00D83150" w:rsidRDefault="00D83150"/>
    <w:tbl>
      <w:tblPr>
        <w:tblW w:w="9639" w:type="dxa"/>
        <w:tblLayout w:type="fixed"/>
        <w:tblCellMar>
          <w:left w:w="0" w:type="dxa"/>
          <w:right w:w="0" w:type="dxa"/>
        </w:tblCellMar>
        <w:tblLook w:val="01E0" w:firstRow="1" w:lastRow="1" w:firstColumn="1" w:lastColumn="1" w:noHBand="0" w:noVBand="0"/>
      </w:tblPr>
      <w:tblGrid>
        <w:gridCol w:w="6237"/>
        <w:gridCol w:w="142"/>
        <w:gridCol w:w="3260"/>
      </w:tblGrid>
      <w:tr w:rsidR="00EB4AD8" w14:paraId="29C7ED3F" w14:textId="77777777">
        <w:tc>
          <w:tcPr>
            <w:tcW w:w="6237" w:type="dxa"/>
          </w:tcPr>
          <w:p w14:paraId="221FFCC4" w14:textId="3CEB3B57" w:rsidR="00EB4AD8" w:rsidRDefault="0096522D">
            <w:r>
              <w:t>Meras</w:t>
            </w:r>
          </w:p>
        </w:tc>
        <w:tc>
          <w:tcPr>
            <w:tcW w:w="142" w:type="dxa"/>
          </w:tcPr>
          <w:p w14:paraId="4030A712" w14:textId="77777777" w:rsidR="00EB4AD8" w:rsidRDefault="00EB4AD8"/>
        </w:tc>
        <w:tc>
          <w:tcPr>
            <w:tcW w:w="3260" w:type="dxa"/>
          </w:tcPr>
          <w:p w14:paraId="25863C66" w14:textId="6945414F" w:rsidR="00EB4AD8" w:rsidRPr="000C53BB" w:rsidRDefault="0096522D">
            <w:pPr>
              <w:jc w:val="right"/>
              <w:rPr>
                <w:lang w:val="en-US"/>
              </w:rPr>
            </w:pPr>
            <w:r>
              <w:t>Povilas Isoda</w:t>
            </w:r>
          </w:p>
        </w:tc>
      </w:tr>
    </w:tbl>
    <w:p w14:paraId="75E55BB5" w14:textId="77777777" w:rsidR="00EB4AD8" w:rsidRDefault="00EB4AD8"/>
    <w:p w14:paraId="7AFC1614" w14:textId="77777777" w:rsidR="00520E31" w:rsidRDefault="00520E31"/>
    <w:p w14:paraId="33E7E9B0" w14:textId="77777777" w:rsidR="00BF4EDB" w:rsidRDefault="00BF4EDB"/>
    <w:p w14:paraId="62FCD87B" w14:textId="77777777" w:rsidR="00BF4EDB" w:rsidRDefault="00BF4EDB"/>
    <w:p w14:paraId="1909D4D5" w14:textId="77777777" w:rsidR="00BF4EDB" w:rsidRDefault="00BF4EDB"/>
    <w:p w14:paraId="2936A34E" w14:textId="77777777" w:rsidR="00B96761" w:rsidRDefault="00B96761"/>
    <w:p w14:paraId="3023BC75" w14:textId="77777777" w:rsidR="00B96761" w:rsidRDefault="00B96761"/>
    <w:p w14:paraId="6601952A" w14:textId="745AB22D" w:rsidR="000C53BB" w:rsidRDefault="000C53BB">
      <w:r>
        <w:br w:type="page"/>
      </w:r>
    </w:p>
    <w:p w14:paraId="5EF162B7" w14:textId="77777777" w:rsidR="000C53BB" w:rsidRDefault="000C53BB">
      <w:pPr>
        <w:sectPr w:rsidR="000C53BB">
          <w:headerReference w:type="default" r:id="rId8"/>
          <w:headerReference w:type="first" r:id="rId9"/>
          <w:type w:val="continuous"/>
          <w:pgSz w:w="11906" w:h="16838"/>
          <w:pgMar w:top="1134" w:right="567" w:bottom="1134" w:left="1701" w:header="567" w:footer="567" w:gutter="0"/>
          <w:pgNumType w:start="1"/>
          <w:cols w:space="1296"/>
          <w:formProt w:val="0"/>
          <w:titlePg/>
          <w:docGrid w:linePitch="360"/>
        </w:sectPr>
      </w:pPr>
    </w:p>
    <w:tbl>
      <w:tblPr>
        <w:tblpPr w:leftFromText="180" w:rightFromText="180" w:horzAnchor="page" w:tblpX="711" w:tblpY="-1695"/>
        <w:tblW w:w="15451" w:type="dxa"/>
        <w:tblLook w:val="04A0" w:firstRow="1" w:lastRow="0" w:firstColumn="1" w:lastColumn="0" w:noHBand="0" w:noVBand="1"/>
      </w:tblPr>
      <w:tblGrid>
        <w:gridCol w:w="15451"/>
      </w:tblGrid>
      <w:tr w:rsidR="001A363A" w14:paraId="61DE2324" w14:textId="77777777" w:rsidTr="00D44AF8">
        <w:trPr>
          <w:trHeight w:val="255"/>
        </w:trPr>
        <w:tc>
          <w:tcPr>
            <w:tcW w:w="15451" w:type="dxa"/>
            <w:tcBorders>
              <w:top w:val="nil"/>
              <w:left w:val="nil"/>
              <w:bottom w:val="nil"/>
              <w:right w:val="nil"/>
            </w:tcBorders>
            <w:shd w:val="clear" w:color="auto" w:fill="auto"/>
            <w:noWrap/>
            <w:vAlign w:val="center"/>
          </w:tcPr>
          <w:p w14:paraId="6413ACEE" w14:textId="77777777" w:rsidR="001A363A" w:rsidRDefault="001A363A" w:rsidP="00965C35">
            <w:pPr>
              <w:rPr>
                <w:sz w:val="20"/>
                <w:szCs w:val="20"/>
              </w:rPr>
            </w:pPr>
          </w:p>
        </w:tc>
      </w:tr>
    </w:tbl>
    <w:p w14:paraId="6B73CD8A" w14:textId="77777777" w:rsidR="00965C35" w:rsidRDefault="00965C35" w:rsidP="00210D27"/>
    <w:sectPr w:rsidR="00965C35" w:rsidSect="000C53BB">
      <w:type w:val="continuous"/>
      <w:pgSz w:w="16838" w:h="11906" w:orient="landscape"/>
      <w:pgMar w:top="1701" w:right="1134" w:bottom="567" w:left="1134" w:header="567" w:footer="567"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F819C" w14:textId="77777777" w:rsidR="00F551FB" w:rsidRDefault="00F551FB">
      <w:r>
        <w:separator/>
      </w:r>
    </w:p>
  </w:endnote>
  <w:endnote w:type="continuationSeparator" w:id="0">
    <w:p w14:paraId="394ABFB9" w14:textId="77777777" w:rsidR="00F551FB" w:rsidRDefault="00F5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CA87" w14:textId="77777777" w:rsidR="00F551FB" w:rsidRDefault="00F551FB">
      <w:r>
        <w:separator/>
      </w:r>
    </w:p>
  </w:footnote>
  <w:footnote w:type="continuationSeparator" w:id="0">
    <w:p w14:paraId="63DA0A18" w14:textId="77777777" w:rsidR="00F551FB" w:rsidRDefault="00F55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2BD" w14:textId="77777777" w:rsidR="00907A51" w:rsidRDefault="00907A51">
    <w:pPr>
      <w:pStyle w:val="Antrats"/>
      <w:jc w:val="center"/>
      <w:rPr>
        <w:sz w:val="20"/>
        <w:szCs w:val="20"/>
      </w:rPr>
    </w:pPr>
    <w:r>
      <w:rPr>
        <w:rStyle w:val="Puslapionumeris"/>
        <w:sz w:val="20"/>
        <w:szCs w:val="20"/>
      </w:rPr>
      <w:fldChar w:fldCharType="begin"/>
    </w:r>
    <w:r>
      <w:rPr>
        <w:rStyle w:val="Puslapionumeris"/>
        <w:sz w:val="20"/>
        <w:szCs w:val="20"/>
      </w:rPr>
      <w:instrText xml:space="preserve"> PAGE </w:instrText>
    </w:r>
    <w:r>
      <w:rPr>
        <w:rStyle w:val="Puslapionumeris"/>
        <w:sz w:val="20"/>
        <w:szCs w:val="20"/>
      </w:rPr>
      <w:fldChar w:fldCharType="separate"/>
    </w:r>
    <w:r w:rsidR="00412920">
      <w:rPr>
        <w:rStyle w:val="Puslapionumeris"/>
        <w:noProof/>
        <w:sz w:val="20"/>
        <w:szCs w:val="20"/>
      </w:rPr>
      <w:t>2</w:t>
    </w:r>
    <w:r>
      <w:rPr>
        <w:rStyle w:val="Puslapionumeris"/>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E35E" w14:textId="77777777" w:rsidR="00907A51" w:rsidRDefault="00907A51">
    <w:pPr>
      <w:pStyle w:val="Antrats"/>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74EA5"/>
    <w:multiLevelType w:val="hybridMultilevel"/>
    <w:tmpl w:val="F87A05B8"/>
    <w:lvl w:ilvl="0" w:tplc="E2CAE36A">
      <w:start w:val="1"/>
      <w:numFmt w:val="decimal"/>
      <w:lvlText w:val="%1."/>
      <w:lvlJc w:val="left"/>
      <w:pPr>
        <w:tabs>
          <w:tab w:val="num" w:pos="2520"/>
        </w:tabs>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654377F"/>
    <w:multiLevelType w:val="hybridMultilevel"/>
    <w:tmpl w:val="8A72D9A0"/>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3762F4A"/>
    <w:multiLevelType w:val="hybridMultilevel"/>
    <w:tmpl w:val="9D3A63D2"/>
    <w:lvl w:ilvl="0" w:tplc="DA2C57AE">
      <w:start w:val="1"/>
      <w:numFmt w:val="decimal"/>
      <w:pStyle w:val="OAnum"/>
      <w:lvlText w:val="%1."/>
      <w:lvlJc w:val="center"/>
      <w:pPr>
        <w:tabs>
          <w:tab w:val="num" w:pos="1967"/>
        </w:tabs>
        <w:ind w:left="1134"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28516915">
    <w:abstractNumId w:val="2"/>
  </w:num>
  <w:num w:numId="2" w16cid:durableId="19380536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4660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DAA"/>
    <w:rsid w:val="00006287"/>
    <w:rsid w:val="00031E02"/>
    <w:rsid w:val="000329C4"/>
    <w:rsid w:val="00045AE1"/>
    <w:rsid w:val="00066905"/>
    <w:rsid w:val="00093A50"/>
    <w:rsid w:val="000C33FA"/>
    <w:rsid w:val="000C53BB"/>
    <w:rsid w:val="000D4D2C"/>
    <w:rsid w:val="00112823"/>
    <w:rsid w:val="00121F0E"/>
    <w:rsid w:val="001324E7"/>
    <w:rsid w:val="0013656C"/>
    <w:rsid w:val="00140F44"/>
    <w:rsid w:val="00142FB6"/>
    <w:rsid w:val="00145A72"/>
    <w:rsid w:val="00156EC8"/>
    <w:rsid w:val="0015759D"/>
    <w:rsid w:val="001A363A"/>
    <w:rsid w:val="001A6D7D"/>
    <w:rsid w:val="001D1633"/>
    <w:rsid w:val="001D24C3"/>
    <w:rsid w:val="001D7885"/>
    <w:rsid w:val="00210D27"/>
    <w:rsid w:val="00215A29"/>
    <w:rsid w:val="00235636"/>
    <w:rsid w:val="002435AB"/>
    <w:rsid w:val="002645A8"/>
    <w:rsid w:val="00270A95"/>
    <w:rsid w:val="0029560A"/>
    <w:rsid w:val="002A2D16"/>
    <w:rsid w:val="002B4145"/>
    <w:rsid w:val="003064A7"/>
    <w:rsid w:val="00340505"/>
    <w:rsid w:val="003427E2"/>
    <w:rsid w:val="003438E8"/>
    <w:rsid w:val="00346979"/>
    <w:rsid w:val="0036402E"/>
    <w:rsid w:val="0036575B"/>
    <w:rsid w:val="00390A40"/>
    <w:rsid w:val="003D26C3"/>
    <w:rsid w:val="003D379E"/>
    <w:rsid w:val="003F2B08"/>
    <w:rsid w:val="003F52AD"/>
    <w:rsid w:val="00412920"/>
    <w:rsid w:val="00413F7D"/>
    <w:rsid w:val="0041500B"/>
    <w:rsid w:val="00446C67"/>
    <w:rsid w:val="004523C1"/>
    <w:rsid w:val="00456A97"/>
    <w:rsid w:val="004760C5"/>
    <w:rsid w:val="004814E8"/>
    <w:rsid w:val="0048250E"/>
    <w:rsid w:val="004A1296"/>
    <w:rsid w:val="004B617C"/>
    <w:rsid w:val="004D0D51"/>
    <w:rsid w:val="004D1E3F"/>
    <w:rsid w:val="004D5A76"/>
    <w:rsid w:val="004D6FB4"/>
    <w:rsid w:val="004E033A"/>
    <w:rsid w:val="00504BB5"/>
    <w:rsid w:val="005169EF"/>
    <w:rsid w:val="00520E31"/>
    <w:rsid w:val="00532C4A"/>
    <w:rsid w:val="00535C8F"/>
    <w:rsid w:val="00537787"/>
    <w:rsid w:val="00555296"/>
    <w:rsid w:val="00557B45"/>
    <w:rsid w:val="00561C8F"/>
    <w:rsid w:val="00582056"/>
    <w:rsid w:val="00584DF3"/>
    <w:rsid w:val="00593923"/>
    <w:rsid w:val="005957B4"/>
    <w:rsid w:val="005A4AD6"/>
    <w:rsid w:val="005B231F"/>
    <w:rsid w:val="005B4702"/>
    <w:rsid w:val="005B577D"/>
    <w:rsid w:val="005B7576"/>
    <w:rsid w:val="005B7BAE"/>
    <w:rsid w:val="005C73EA"/>
    <w:rsid w:val="005D31CD"/>
    <w:rsid w:val="005D7407"/>
    <w:rsid w:val="005E25B3"/>
    <w:rsid w:val="005F775A"/>
    <w:rsid w:val="006160DE"/>
    <w:rsid w:val="00622733"/>
    <w:rsid w:val="00624B13"/>
    <w:rsid w:val="006440C0"/>
    <w:rsid w:val="0064678A"/>
    <w:rsid w:val="00657144"/>
    <w:rsid w:val="00661A0B"/>
    <w:rsid w:val="00664BD7"/>
    <w:rsid w:val="00676C47"/>
    <w:rsid w:val="006A054A"/>
    <w:rsid w:val="006A2BA8"/>
    <w:rsid w:val="006A51AD"/>
    <w:rsid w:val="006D3598"/>
    <w:rsid w:val="006E3F11"/>
    <w:rsid w:val="006E5EFA"/>
    <w:rsid w:val="006F685E"/>
    <w:rsid w:val="007157FF"/>
    <w:rsid w:val="00741D01"/>
    <w:rsid w:val="007849C5"/>
    <w:rsid w:val="007874E0"/>
    <w:rsid w:val="007A4326"/>
    <w:rsid w:val="007D0661"/>
    <w:rsid w:val="007E3717"/>
    <w:rsid w:val="007E4520"/>
    <w:rsid w:val="007E57BA"/>
    <w:rsid w:val="007E717D"/>
    <w:rsid w:val="008031E0"/>
    <w:rsid w:val="00815240"/>
    <w:rsid w:val="00827A84"/>
    <w:rsid w:val="00834AAF"/>
    <w:rsid w:val="00873FEA"/>
    <w:rsid w:val="008974CF"/>
    <w:rsid w:val="008C5C0B"/>
    <w:rsid w:val="008D7162"/>
    <w:rsid w:val="008D7977"/>
    <w:rsid w:val="00902584"/>
    <w:rsid w:val="00907A51"/>
    <w:rsid w:val="009132A2"/>
    <w:rsid w:val="009377D5"/>
    <w:rsid w:val="00941CFF"/>
    <w:rsid w:val="00941FD8"/>
    <w:rsid w:val="009504B0"/>
    <w:rsid w:val="00957A4C"/>
    <w:rsid w:val="0096522D"/>
    <w:rsid w:val="00965C35"/>
    <w:rsid w:val="0099514F"/>
    <w:rsid w:val="00995B4F"/>
    <w:rsid w:val="009A78F2"/>
    <w:rsid w:val="009B20FD"/>
    <w:rsid w:val="009C003C"/>
    <w:rsid w:val="009C207C"/>
    <w:rsid w:val="009C4D02"/>
    <w:rsid w:val="009D0206"/>
    <w:rsid w:val="00A43455"/>
    <w:rsid w:val="00A44E01"/>
    <w:rsid w:val="00A84E9E"/>
    <w:rsid w:val="00A8711F"/>
    <w:rsid w:val="00A906D3"/>
    <w:rsid w:val="00AB03E2"/>
    <w:rsid w:val="00AE5794"/>
    <w:rsid w:val="00AF6A2A"/>
    <w:rsid w:val="00B25818"/>
    <w:rsid w:val="00B37CEA"/>
    <w:rsid w:val="00B4642A"/>
    <w:rsid w:val="00B56E59"/>
    <w:rsid w:val="00B665F2"/>
    <w:rsid w:val="00B71CFB"/>
    <w:rsid w:val="00B939BE"/>
    <w:rsid w:val="00B96761"/>
    <w:rsid w:val="00BA092A"/>
    <w:rsid w:val="00BD7BFD"/>
    <w:rsid w:val="00BD7DAA"/>
    <w:rsid w:val="00BF4EDB"/>
    <w:rsid w:val="00C02C5A"/>
    <w:rsid w:val="00C11B9C"/>
    <w:rsid w:val="00C414CF"/>
    <w:rsid w:val="00C47E02"/>
    <w:rsid w:val="00C569A6"/>
    <w:rsid w:val="00C60A3C"/>
    <w:rsid w:val="00C67C1B"/>
    <w:rsid w:val="00C91874"/>
    <w:rsid w:val="00CA1914"/>
    <w:rsid w:val="00CB5302"/>
    <w:rsid w:val="00D42FCA"/>
    <w:rsid w:val="00D52F5B"/>
    <w:rsid w:val="00D80E47"/>
    <w:rsid w:val="00D83150"/>
    <w:rsid w:val="00D96B3C"/>
    <w:rsid w:val="00DA4291"/>
    <w:rsid w:val="00DB3AA5"/>
    <w:rsid w:val="00DB4D4E"/>
    <w:rsid w:val="00DC3014"/>
    <w:rsid w:val="00DD4175"/>
    <w:rsid w:val="00DD525A"/>
    <w:rsid w:val="00E4331C"/>
    <w:rsid w:val="00E44F66"/>
    <w:rsid w:val="00E54B52"/>
    <w:rsid w:val="00E80AD2"/>
    <w:rsid w:val="00EA229C"/>
    <w:rsid w:val="00EB4AD8"/>
    <w:rsid w:val="00EB6724"/>
    <w:rsid w:val="00EC0B88"/>
    <w:rsid w:val="00ED63BC"/>
    <w:rsid w:val="00EE6F1D"/>
    <w:rsid w:val="00F03746"/>
    <w:rsid w:val="00F11FDA"/>
    <w:rsid w:val="00F34FFD"/>
    <w:rsid w:val="00F50BF0"/>
    <w:rsid w:val="00F551FB"/>
    <w:rsid w:val="00F5593B"/>
    <w:rsid w:val="00F73904"/>
    <w:rsid w:val="00F83F76"/>
    <w:rsid w:val="00FD2843"/>
    <w:rsid w:val="00FF1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08EEB"/>
  <w15:chartTrackingRefBased/>
  <w15:docId w15:val="{60426923-8074-49AD-B8FD-7D7DB8C43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customStyle="1" w:styleId="OAnum">
    <w:name w:val="OA_num"/>
    <w:basedOn w:val="prastasis"/>
    <w:pPr>
      <w:numPr>
        <w:numId w:val="1"/>
      </w:numPr>
      <w:jc w:val="both"/>
    </w:pPr>
    <w:rPr>
      <w:rFonts w:ascii="Arial" w:hAnsi="Arial" w:cs="Arial"/>
      <w:sz w:val="22"/>
      <w:szCs w:val="22"/>
      <w:lang w:eastAsia="en-US"/>
    </w:rPr>
  </w:style>
  <w:style w:type="character" w:styleId="Puslapionumeris">
    <w:name w:val="page number"/>
    <w:basedOn w:val="Numatytasispastraiposriftas"/>
  </w:style>
  <w:style w:type="table" w:styleId="Lentelstinklelis">
    <w:name w:val="Table Grid"/>
    <w:basedOn w:val="prastojilentel"/>
    <w:rsid w:val="00937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532C4A"/>
    <w:rPr>
      <w:rFonts w:ascii="Tahoma" w:hAnsi="Tahoma" w:cs="Tahoma"/>
      <w:sz w:val="16"/>
      <w:szCs w:val="16"/>
    </w:rPr>
  </w:style>
  <w:style w:type="character" w:styleId="Hipersaitas">
    <w:name w:val="Hyperlink"/>
    <w:basedOn w:val="Numatytasispastraiposriftas"/>
    <w:uiPriority w:val="99"/>
    <w:unhideWhenUsed/>
    <w:rsid w:val="00145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00558">
      <w:bodyDiv w:val="1"/>
      <w:marLeft w:val="0"/>
      <w:marRight w:val="0"/>
      <w:marTop w:val="0"/>
      <w:marBottom w:val="0"/>
      <w:divBdr>
        <w:top w:val="none" w:sz="0" w:space="0" w:color="auto"/>
        <w:left w:val="none" w:sz="0" w:space="0" w:color="auto"/>
        <w:bottom w:val="none" w:sz="0" w:space="0" w:color="auto"/>
        <w:right w:val="none" w:sz="0" w:space="0" w:color="auto"/>
      </w:divBdr>
    </w:div>
    <w:div w:id="939221506">
      <w:bodyDiv w:val="1"/>
      <w:marLeft w:val="0"/>
      <w:marRight w:val="0"/>
      <w:marTop w:val="0"/>
      <w:marBottom w:val="0"/>
      <w:divBdr>
        <w:top w:val="none" w:sz="0" w:space="0" w:color="auto"/>
        <w:left w:val="none" w:sz="0" w:space="0" w:color="auto"/>
        <w:bottom w:val="none" w:sz="0" w:space="0" w:color="auto"/>
        <w:right w:val="none" w:sz="0" w:space="0" w:color="auto"/>
      </w:divBdr>
    </w:div>
    <w:div w:id="105627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Admin_siunciam.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Admin_siunciam</Template>
  <TotalTime>17</TotalTime>
  <Pages>4</Pages>
  <Words>3924</Words>
  <Characters>2238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mas</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vck</dc:creator>
  <cp:keywords/>
  <cp:lastModifiedBy>Vita Šatė</cp:lastModifiedBy>
  <cp:revision>5</cp:revision>
  <cp:lastPrinted>2023-04-27T06:36:00Z</cp:lastPrinted>
  <dcterms:created xsi:type="dcterms:W3CDTF">2023-07-27T08:39:00Z</dcterms:created>
  <dcterms:modified xsi:type="dcterms:W3CDTF">2023-07-27T12:46:00Z</dcterms:modified>
</cp:coreProperties>
</file>